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970CEA">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32021375"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7B842C2C"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DC2DDE">
        <w:rPr>
          <w:b/>
        </w:rPr>
        <w:t>4</w:t>
      </w:r>
      <w:r w:rsidR="00116986">
        <w:rPr>
          <w:b/>
        </w:rPr>
        <w:t>5</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0FEE7E36"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116986">
        <w:t>lapkričio 24</w:t>
      </w:r>
      <w:r w:rsidR="005070A3">
        <w:t xml:space="preserve"> d.  Nr. </w:t>
      </w:r>
      <w:r w:rsidR="00BE5BB7">
        <w:t>T1-</w:t>
      </w:r>
      <w:r w:rsidR="00116986">
        <w:t>10</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074F39FB"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116986">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63DDDAC3"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121F78">
        <w:rPr>
          <w:szCs w:val="24"/>
        </w:rPr>
        <w:t>1</w:t>
      </w:r>
      <w:r w:rsidR="00430130" w:rsidRPr="009D0443">
        <w:rPr>
          <w:szCs w:val="24"/>
        </w:rPr>
        <w:t xml:space="preserve"> </w:t>
      </w:r>
      <w:r w:rsidR="00790AD3" w:rsidRPr="009D0443">
        <w:rPr>
          <w:szCs w:val="24"/>
        </w:rPr>
        <w:t>val.</w:t>
      </w:r>
      <w:r w:rsidR="005070A3" w:rsidRPr="009D0443">
        <w:rPr>
          <w:szCs w:val="24"/>
        </w:rPr>
        <w:t xml:space="preserve"> </w:t>
      </w:r>
      <w:r w:rsidR="00121F78">
        <w:rPr>
          <w:szCs w:val="24"/>
        </w:rPr>
        <w:t>2</w:t>
      </w:r>
      <w:r w:rsidR="00116986">
        <w:rPr>
          <w:szCs w:val="24"/>
        </w:rPr>
        <w:t>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6947C8E6"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DC2DDE">
        <w:rPr>
          <w:szCs w:val="24"/>
        </w:rPr>
        <w:t>5</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DC2DDE">
        <w:rPr>
          <w:szCs w:val="24"/>
        </w:rPr>
        <w:t xml:space="preserve">Nedalyvavo </w:t>
      </w:r>
      <w:r w:rsidR="009D76DF">
        <w:rPr>
          <w:szCs w:val="24"/>
        </w:rPr>
        <w:t>Viktoras Krajinas</w:t>
      </w:r>
      <w:r w:rsidR="00BF3157">
        <w:rPr>
          <w:szCs w:val="24"/>
        </w:rPr>
        <w:t xml:space="preserve">, </w:t>
      </w:r>
      <w:r w:rsidR="00121F78">
        <w:rPr>
          <w:szCs w:val="24"/>
        </w:rPr>
        <w:t>Virgilijus Ruškys</w:t>
      </w:r>
      <w:r w:rsidR="00BF3157">
        <w:rPr>
          <w:szCs w:val="24"/>
        </w:rPr>
        <w:t>.</w:t>
      </w:r>
      <w:r w:rsidR="00121F78">
        <w:rPr>
          <w:szCs w:val="24"/>
        </w:rPr>
        <w:t xml:space="preserve"> 10.45 val. išėjo Juozas Barsteiga.</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1C93DA57"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DC2DDE">
        <w:t>4</w:t>
      </w:r>
      <w:r w:rsidR="00116986">
        <w:t>5</w:t>
      </w:r>
      <w:r>
        <w:t xml:space="preserve"> posėdžio darbotvarkės patvirtinimo.</w:t>
      </w:r>
    </w:p>
    <w:p w14:paraId="7574F99E" w14:textId="644D144A" w:rsidR="00116986" w:rsidRPr="005F4C78" w:rsidRDefault="00116986" w:rsidP="00116986">
      <w:pPr>
        <w:tabs>
          <w:tab w:val="left" w:pos="1560"/>
        </w:tabs>
        <w:ind w:firstLine="0"/>
      </w:pPr>
      <w:r>
        <w:t xml:space="preserve">                     2. Dėl lėšų skyrimo</w:t>
      </w:r>
      <w:r w:rsidRPr="005F4C78">
        <w:t>.</w:t>
      </w:r>
    </w:p>
    <w:p w14:paraId="23991FD5" w14:textId="7EF0507F" w:rsidR="00116986" w:rsidRPr="005F4C78" w:rsidRDefault="00116986" w:rsidP="00116986">
      <w:pPr>
        <w:pStyle w:val="Sraopastraipa"/>
        <w:ind w:left="0"/>
        <w:rPr>
          <w:i/>
        </w:rPr>
      </w:pPr>
      <w:r>
        <w:t xml:space="preserve">                     3. Dėl finansinės paramos skyrimo.</w:t>
      </w:r>
    </w:p>
    <w:p w14:paraId="4466E48D" w14:textId="3DD3AF60" w:rsidR="00116986" w:rsidRPr="005F4C78" w:rsidRDefault="00116986" w:rsidP="00116986">
      <w:pPr>
        <w:pStyle w:val="Sraopastraipa"/>
        <w:numPr>
          <w:ilvl w:val="0"/>
          <w:numId w:val="35"/>
        </w:numPr>
        <w:tabs>
          <w:tab w:val="left" w:pos="1418"/>
          <w:tab w:val="left" w:pos="1560"/>
        </w:tabs>
        <w:ind w:firstLine="556"/>
      </w:pPr>
      <w:r>
        <w:t>Dėl Rietavo savivaldybės 2022 metų biudžeto padidinimo</w:t>
      </w:r>
      <w:r w:rsidRPr="005F4C78">
        <w:t>.</w:t>
      </w:r>
    </w:p>
    <w:p w14:paraId="3A5ADB93" w14:textId="28BC497D" w:rsidR="00116986" w:rsidRPr="005F4C78" w:rsidRDefault="00116986" w:rsidP="00116986">
      <w:pPr>
        <w:pStyle w:val="Sraopastraipa"/>
        <w:numPr>
          <w:ilvl w:val="0"/>
          <w:numId w:val="35"/>
        </w:numPr>
        <w:tabs>
          <w:tab w:val="left" w:pos="1418"/>
          <w:tab w:val="left" w:pos="1560"/>
        </w:tabs>
        <w:ind w:left="0" w:firstLine="1276"/>
      </w:pPr>
      <w:r>
        <w:t>Dėl Prašymų išduoti Rietavo savivaldybės tarybos sutikimą atidaryti ar steigti lošimų organizavimo vietą ar tęsti lošimų organizavimo veiklą lošimų organizavimo vietoje nagrinėjimo tvarkos aprašo patvirtinimo</w:t>
      </w:r>
      <w:r w:rsidRPr="005F4C78">
        <w:t>.</w:t>
      </w:r>
    </w:p>
    <w:p w14:paraId="4AA674E3" w14:textId="35259164" w:rsidR="00116986" w:rsidRPr="005F4C78" w:rsidRDefault="00116986" w:rsidP="00FD5A38">
      <w:pPr>
        <w:pStyle w:val="Sraopastraipa"/>
        <w:numPr>
          <w:ilvl w:val="0"/>
          <w:numId w:val="35"/>
        </w:numPr>
        <w:tabs>
          <w:tab w:val="left" w:pos="1418"/>
          <w:tab w:val="left" w:pos="1560"/>
        </w:tabs>
        <w:ind w:left="0" w:firstLine="1276"/>
      </w:pPr>
      <w:r>
        <w:t>Dėl Rietavo savivaldybės mokytojų ir pagalbos mokiniui specialistų (išskyrus psichologus) 2023 – 2025 metų atestacijos programų patvirtinimo</w:t>
      </w:r>
      <w:r w:rsidRPr="005F4C78">
        <w:t>.</w:t>
      </w:r>
    </w:p>
    <w:p w14:paraId="6EDF042D" w14:textId="2ED07427" w:rsidR="00116986" w:rsidRPr="005F4C78" w:rsidRDefault="00116986" w:rsidP="00FD5A38">
      <w:pPr>
        <w:pStyle w:val="Sraopastraipa"/>
        <w:numPr>
          <w:ilvl w:val="0"/>
          <w:numId w:val="35"/>
        </w:numPr>
        <w:tabs>
          <w:tab w:val="left" w:pos="1276"/>
          <w:tab w:val="left" w:pos="1560"/>
        </w:tabs>
        <w:ind w:left="0" w:firstLine="1276"/>
      </w:pPr>
      <w:r>
        <w:t>Dėl Rietavo sav. Tverų gimnazijos mokytojų ir pagalbos mokiniui specialistų (išskyrus psichologus) atestacijos komisijos patvirtinimo</w:t>
      </w:r>
      <w:r w:rsidRPr="005F4C78">
        <w:t>.</w:t>
      </w:r>
    </w:p>
    <w:p w14:paraId="7CB018C5" w14:textId="0086806F" w:rsidR="00116986" w:rsidRDefault="00116986" w:rsidP="00FD5A38">
      <w:pPr>
        <w:pStyle w:val="Sraopastraipa"/>
        <w:numPr>
          <w:ilvl w:val="0"/>
          <w:numId w:val="35"/>
        </w:numPr>
        <w:tabs>
          <w:tab w:val="left" w:pos="1418"/>
          <w:tab w:val="left" w:pos="1560"/>
          <w:tab w:val="left" w:pos="1701"/>
        </w:tabs>
        <w:ind w:left="0" w:firstLine="1276"/>
        <w:contextualSpacing/>
      </w:pPr>
      <w:r w:rsidRPr="00116986">
        <w:t>Dėl Rietavo Mykolo Kleopo Oginskio meno mokyklos mokytojų ir pagalbos mokiniui specialistų (išskyrus psichologus) atestacijos komisijos patvirtinimo.</w:t>
      </w:r>
    </w:p>
    <w:p w14:paraId="0AB34976" w14:textId="42F9E503" w:rsidR="00116986" w:rsidRDefault="00116986" w:rsidP="00FD5A38">
      <w:pPr>
        <w:pStyle w:val="Sraopastraipa"/>
        <w:numPr>
          <w:ilvl w:val="0"/>
          <w:numId w:val="35"/>
        </w:numPr>
        <w:tabs>
          <w:tab w:val="left" w:pos="1276"/>
          <w:tab w:val="left" w:pos="1560"/>
        </w:tabs>
        <w:ind w:left="0" w:firstLine="1276"/>
        <w:contextualSpacing/>
      </w:pPr>
      <w:r w:rsidRPr="00116986">
        <w:rPr>
          <w:iCs/>
        </w:rPr>
        <w:t>Dėl Mokesčio už vaikų išlaikymą Rietavo sav. Tverų gimnazijos prailgintos dienos grupėje tvarkos, patvirtintos Rietavo savivaldybės tarybos 2017 m. liepos 13 d. sprendimu Nr. T1-138 „Dėl Prailgintos dienos grupės Rietavo sav. Tverų gimnazijoje įsteigimo ir Mokesčio už vaikų išlaikymą Rietavo sav. Tverų gimnazijos prailgintos dienos grupėje tvarkos patvirtinimo“, 4.3. papunkčio ir 7 punkto pakeitimo.</w:t>
      </w:r>
    </w:p>
    <w:p w14:paraId="1B15EC24" w14:textId="3F67F0F5" w:rsidR="00116986" w:rsidRDefault="00116986" w:rsidP="00FD5A38">
      <w:pPr>
        <w:pStyle w:val="Sraopastraipa"/>
        <w:numPr>
          <w:ilvl w:val="0"/>
          <w:numId w:val="35"/>
        </w:numPr>
        <w:tabs>
          <w:tab w:val="left" w:pos="1418"/>
          <w:tab w:val="left" w:pos="1560"/>
          <w:tab w:val="left" w:pos="1701"/>
        </w:tabs>
        <w:ind w:left="0" w:firstLine="1276"/>
        <w:contextualSpacing/>
      </w:pPr>
      <w:r w:rsidRPr="00116986">
        <w:rPr>
          <w:iCs/>
        </w:rPr>
        <w:t>Dėl Mokesčio už vaikų išlaikymą Rietavo lopšelyje-darželyje tvarkos, patvirtintos Rietavo savivaldybės tarybos 2022 m. gegužės 26 d. sprendimu Nr. T1-86 „Dėl Mokesčio už vaikų išlaikymą Rietavo lopšelyje-darželyje tvarkos aprašo patvirtinimo“, 4.3. papunkčio pakeitimo.</w:t>
      </w:r>
    </w:p>
    <w:p w14:paraId="3310E45D" w14:textId="5A89E9B3" w:rsidR="00116986" w:rsidRDefault="00116986" w:rsidP="00FD5A38">
      <w:pPr>
        <w:pStyle w:val="Sraopastraipa"/>
        <w:numPr>
          <w:ilvl w:val="0"/>
          <w:numId w:val="35"/>
        </w:numPr>
        <w:tabs>
          <w:tab w:val="left" w:pos="1560"/>
          <w:tab w:val="left" w:pos="1701"/>
        </w:tabs>
        <w:ind w:firstLine="556"/>
        <w:contextualSpacing/>
      </w:pPr>
      <w:r w:rsidRPr="00116986">
        <w:rPr>
          <w:iCs/>
        </w:rPr>
        <w:t>Dėl asmeninės pagalbos valandinio įkainio patvirtinimo.</w:t>
      </w:r>
    </w:p>
    <w:p w14:paraId="2A15A1F9" w14:textId="7D9388B4" w:rsidR="00116986" w:rsidRDefault="00116986" w:rsidP="00FD5A38">
      <w:pPr>
        <w:pStyle w:val="Sraopastraipa"/>
        <w:numPr>
          <w:ilvl w:val="0"/>
          <w:numId w:val="35"/>
        </w:numPr>
        <w:tabs>
          <w:tab w:val="left" w:pos="1560"/>
          <w:tab w:val="left" w:pos="1701"/>
        </w:tabs>
        <w:ind w:left="0" w:firstLine="1276"/>
        <w:contextualSpacing/>
      </w:pPr>
      <w:r w:rsidRPr="00116986">
        <w:rPr>
          <w:iCs/>
        </w:rPr>
        <w:t>Dėl Rietavo savivaldybės daugiabučių namų bendrojo naudojimo objektų maksimalaus administravimo tarifo apskaičiavimo tvarkos aprašo patvirtinimo.</w:t>
      </w:r>
    </w:p>
    <w:p w14:paraId="1AF38D4C" w14:textId="5AAA9B82" w:rsidR="00116986" w:rsidRDefault="00116986" w:rsidP="00FD5A38">
      <w:pPr>
        <w:pStyle w:val="Sraopastraipa"/>
        <w:numPr>
          <w:ilvl w:val="0"/>
          <w:numId w:val="35"/>
        </w:numPr>
        <w:tabs>
          <w:tab w:val="left" w:pos="1560"/>
          <w:tab w:val="left" w:pos="1701"/>
        </w:tabs>
        <w:ind w:left="0" w:firstLine="1276"/>
        <w:contextualSpacing/>
      </w:pPr>
      <w:r w:rsidRPr="00116986">
        <w:rPr>
          <w:iCs/>
        </w:rPr>
        <w:t>Dėl Rietavo savivaldybės viešojo sektoriaus subjektų minimalios ilgalaikio materialiojo turto vertės ir likvidacinės vertės nustatymo ir ilgalaikio turto nusidėvėjimo (amortizacijos) normatyvų sąrašo patvirtinimo.</w:t>
      </w:r>
    </w:p>
    <w:p w14:paraId="0C806D29" w14:textId="5D6122D0" w:rsidR="00116986" w:rsidRDefault="00116986" w:rsidP="00FD5A38">
      <w:pPr>
        <w:pStyle w:val="Sraopastraipa"/>
        <w:numPr>
          <w:ilvl w:val="0"/>
          <w:numId w:val="35"/>
        </w:numPr>
        <w:tabs>
          <w:tab w:val="left" w:pos="1560"/>
          <w:tab w:val="left" w:pos="1701"/>
        </w:tabs>
        <w:ind w:firstLine="556"/>
        <w:contextualSpacing/>
      </w:pPr>
      <w:r w:rsidRPr="00116986">
        <w:rPr>
          <w:iCs/>
        </w:rPr>
        <w:t>Dėl žemės mokesčio tarifų nustatymo 2023 metų mokestiniam laikotarpiui.</w:t>
      </w:r>
    </w:p>
    <w:p w14:paraId="35E87B7D" w14:textId="6EAC59B6" w:rsidR="00116986" w:rsidRDefault="00116986" w:rsidP="00FD5A38">
      <w:pPr>
        <w:pStyle w:val="Sraopastraipa"/>
        <w:numPr>
          <w:ilvl w:val="0"/>
          <w:numId w:val="35"/>
        </w:numPr>
        <w:tabs>
          <w:tab w:val="left" w:pos="1560"/>
          <w:tab w:val="left" w:pos="1701"/>
        </w:tabs>
        <w:ind w:firstLine="556"/>
        <w:contextualSpacing/>
      </w:pPr>
      <w:r w:rsidRPr="00116986">
        <w:rPr>
          <w:iCs/>
        </w:rPr>
        <w:t>Dėl neapmokestinamų žemės sklypų dydžių nustatymo 2023 metams.</w:t>
      </w:r>
    </w:p>
    <w:p w14:paraId="32D629BA" w14:textId="74494D9B" w:rsidR="00116986" w:rsidRDefault="00116986" w:rsidP="00FD5A38">
      <w:pPr>
        <w:pStyle w:val="Sraopastraipa"/>
        <w:numPr>
          <w:ilvl w:val="0"/>
          <w:numId w:val="35"/>
        </w:numPr>
        <w:tabs>
          <w:tab w:val="left" w:pos="1560"/>
        </w:tabs>
        <w:ind w:left="0" w:firstLine="1134"/>
        <w:contextualSpacing/>
      </w:pPr>
      <w:r w:rsidRPr="00116986">
        <w:rPr>
          <w:iCs/>
        </w:rPr>
        <w:lastRenderedPageBreak/>
        <w:t>Dėl atsinaujinančių energijos išteklių panaudojimo Rietavo savivaldybėje paraiškos parengimo.</w:t>
      </w:r>
    </w:p>
    <w:p w14:paraId="5D0B8AB4" w14:textId="442A2972" w:rsidR="00116986" w:rsidRDefault="00116986" w:rsidP="00FD5A38">
      <w:pPr>
        <w:pStyle w:val="Sraopastraipa"/>
        <w:numPr>
          <w:ilvl w:val="0"/>
          <w:numId w:val="35"/>
        </w:numPr>
        <w:tabs>
          <w:tab w:val="left" w:pos="1560"/>
          <w:tab w:val="left" w:pos="1701"/>
        </w:tabs>
        <w:ind w:left="0" w:firstLine="1134"/>
        <w:contextualSpacing/>
      </w:pPr>
      <w:r w:rsidRPr="00116986">
        <w:rPr>
          <w:iCs/>
        </w:rPr>
        <w:t>Dėl trumpalaikio materialiojo turto perdavimo pagal panaudos sutartį asociacijai Rietavo trečiojo amžiaus universitetui.</w:t>
      </w:r>
    </w:p>
    <w:p w14:paraId="1ED4F5D5" w14:textId="7FA1296F" w:rsidR="00116986" w:rsidRDefault="00116986" w:rsidP="00FD5A38">
      <w:pPr>
        <w:pStyle w:val="Sraopastraipa"/>
        <w:numPr>
          <w:ilvl w:val="0"/>
          <w:numId w:val="35"/>
        </w:numPr>
        <w:tabs>
          <w:tab w:val="left" w:pos="1560"/>
          <w:tab w:val="left" w:pos="1701"/>
        </w:tabs>
        <w:ind w:left="0" w:firstLine="1134"/>
        <w:contextualSpacing/>
      </w:pPr>
      <w:r w:rsidRPr="00116986">
        <w:rPr>
          <w:iCs/>
        </w:rPr>
        <w:t>Dėl ilgalaikio ir trumpalaikio materialiojo turto perdavimo pagal panaudos sutartį asociacijai Žadvainių kaimo bendruomenei.</w:t>
      </w:r>
    </w:p>
    <w:p w14:paraId="6AE7A912" w14:textId="258C35ED" w:rsidR="00116986" w:rsidRDefault="00116986" w:rsidP="00FD5A38">
      <w:pPr>
        <w:pStyle w:val="Sraopastraipa"/>
        <w:numPr>
          <w:ilvl w:val="0"/>
          <w:numId w:val="35"/>
        </w:numPr>
        <w:tabs>
          <w:tab w:val="left" w:pos="1560"/>
          <w:tab w:val="left" w:pos="1701"/>
        </w:tabs>
        <w:ind w:left="0" w:firstLine="1134"/>
        <w:contextualSpacing/>
      </w:pPr>
      <w:r w:rsidRPr="00116986">
        <w:rPr>
          <w:iCs/>
        </w:rPr>
        <w:t>Dėl Rietavo savivaldybės tarybos 2021 m. birželio 17 d. sprendimo Nr. T1-105 „Dėl pasiūlymų dėl Rietavo savivaldybės draustinio steigimo, jo ribų keitimo, gamtos paveldo objekto paskelbimo Savivaldybės saugomu teikimo ir nagrinėjimo tvarkos aprašo patvirtinimo“ pripažinimo netekusiu galios.</w:t>
      </w:r>
    </w:p>
    <w:p w14:paraId="544DF653" w14:textId="4E79B358" w:rsidR="00116986" w:rsidRDefault="00116986" w:rsidP="00FD5A38">
      <w:pPr>
        <w:pStyle w:val="Sraopastraipa"/>
        <w:numPr>
          <w:ilvl w:val="0"/>
          <w:numId w:val="35"/>
        </w:numPr>
        <w:tabs>
          <w:tab w:val="left" w:pos="1560"/>
          <w:tab w:val="left" w:pos="1701"/>
        </w:tabs>
        <w:ind w:firstLine="414"/>
        <w:contextualSpacing/>
      </w:pPr>
      <w:r>
        <w:t>Dėl gatvės geografinių charakteristikų pakeitimo.</w:t>
      </w:r>
    </w:p>
    <w:p w14:paraId="4DEF9F73" w14:textId="00A2C8CA" w:rsidR="00116986" w:rsidRPr="004B1113" w:rsidRDefault="00116986" w:rsidP="00FD5A38">
      <w:pPr>
        <w:pStyle w:val="Sraopastraipa"/>
        <w:numPr>
          <w:ilvl w:val="0"/>
          <w:numId w:val="35"/>
        </w:numPr>
        <w:tabs>
          <w:tab w:val="left" w:pos="1560"/>
          <w:tab w:val="left" w:pos="1701"/>
        </w:tabs>
        <w:ind w:firstLine="414"/>
        <w:contextualSpacing/>
      </w:pPr>
      <w:r w:rsidRPr="004B1113">
        <w:t>Savivaldybės mero informacija.</w:t>
      </w:r>
    </w:p>
    <w:p w14:paraId="7CC4DBAF" w14:textId="38F4D45E" w:rsidR="00116986" w:rsidRPr="00FD5A38" w:rsidRDefault="00116986" w:rsidP="00FD5A38">
      <w:pPr>
        <w:pStyle w:val="Sraopastraipa"/>
        <w:numPr>
          <w:ilvl w:val="0"/>
          <w:numId w:val="35"/>
        </w:numPr>
        <w:tabs>
          <w:tab w:val="left" w:pos="1560"/>
          <w:tab w:val="left" w:pos="1701"/>
        </w:tabs>
        <w:ind w:firstLine="414"/>
        <w:contextualSpacing/>
        <w:rPr>
          <w:i/>
        </w:rPr>
      </w:pPr>
      <w:r w:rsidRPr="004B1113">
        <w:t>Tarybos narių siūlymai, paklausimai</w:t>
      </w:r>
      <w:r w:rsidRPr="00946FE5">
        <w:t>,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01F31918"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54360146"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F2705D">
        <w:t>4</w:t>
      </w:r>
      <w:r w:rsidR="00FD5A38">
        <w:t>5</w:t>
      </w:r>
      <w:r w:rsidR="00E96289" w:rsidRPr="00E96289">
        <w:t xml:space="preserve"> posėdžio darbotvarkės patvirtinim</w:t>
      </w:r>
      <w:r w:rsidR="00E96289">
        <w:t>as</w:t>
      </w:r>
      <w:r w:rsidRPr="007C6381">
        <w:rPr>
          <w:noProof/>
        </w:rPr>
        <w:t>.</w:t>
      </w:r>
    </w:p>
    <w:p w14:paraId="0B502EC3" w14:textId="77777777" w:rsidR="00121F78" w:rsidRDefault="005A030B" w:rsidP="00372E56">
      <w:pPr>
        <w:ind w:firstLine="0"/>
      </w:pPr>
      <w:r>
        <w:t xml:space="preserve">               </w:t>
      </w:r>
      <w:r w:rsidR="008562BD">
        <w:t xml:space="preserve">   </w:t>
      </w:r>
      <w:bookmarkStart w:id="3" w:name="_Hlk99527674"/>
      <w:r w:rsidR="00097C48">
        <w:t xml:space="preserve"> </w:t>
      </w:r>
      <w:r w:rsidR="008562BD">
        <w:t xml:space="preserve">Savivaldybės </w:t>
      </w:r>
      <w:r w:rsidR="00E96289">
        <w:t>meras Antanas Černeckis</w:t>
      </w:r>
      <w:bookmarkEnd w:id="3"/>
      <w:r w:rsidR="006A2FA5">
        <w:t>:</w:t>
      </w:r>
      <w:r w:rsidR="00634DA9">
        <w:t xml:space="preserve"> </w:t>
      </w:r>
      <w:r w:rsidR="00121F78">
        <w:t xml:space="preserve">turiu prašymą. Pradžioje posėdžio išklausyti UAB BOIVAST atstovų informaciją. Turite dar kokių pasiūlymų? Jeigu ne, kviečiu balsuoti už darbotvarkės patvirtinimą. </w:t>
      </w:r>
    </w:p>
    <w:p w14:paraId="1AE9BB2E" w14:textId="260CAC11" w:rsidR="00362F32" w:rsidRDefault="00121F78" w:rsidP="00DB2DB1">
      <w:pPr>
        <w:ind w:firstLine="0"/>
      </w:pPr>
      <w:r>
        <w:t xml:space="preserve"> </w:t>
      </w:r>
      <w:r w:rsidR="00D946F2">
        <w:t xml:space="preserve">                  </w:t>
      </w:r>
      <w:r w:rsidR="00362F32">
        <w:t xml:space="preserve">Balsuota už pateiktą darbotvarkę – </w:t>
      </w:r>
      <w:r w:rsidR="001C41FC">
        <w:t>1</w:t>
      </w:r>
      <w:r w:rsidR="00810211">
        <w:t>5</w:t>
      </w:r>
      <w:r w:rsidR="001C41FC">
        <w:t xml:space="preserve"> už.</w:t>
      </w:r>
    </w:p>
    <w:p w14:paraId="13BEA682" w14:textId="77777777" w:rsidR="00362F32" w:rsidRDefault="00362F32" w:rsidP="00362F32">
      <w:r>
        <w:t xml:space="preserve">       NUSPRĘSTA. Darbotvarkė patvirtinta.</w:t>
      </w:r>
    </w:p>
    <w:p w14:paraId="1406980E" w14:textId="4F31D7E6" w:rsidR="00D82B85" w:rsidRDefault="00D82B85" w:rsidP="00A379FB">
      <w:pPr>
        <w:ind w:firstLine="0"/>
      </w:pPr>
    </w:p>
    <w:p w14:paraId="46347695" w14:textId="6FFA1721" w:rsidR="00121F78" w:rsidRDefault="00121F78" w:rsidP="00A379FB">
      <w:pPr>
        <w:ind w:firstLine="0"/>
      </w:pPr>
      <w:r>
        <w:t xml:space="preserve">                   UAB BIOVAST generalinis direktorius Rimantas Smolskis: dėkoju už galimybę dalyvauti posėdyje ir pristatyti įmonės situaciją. 2020 m. lapkričio mėn. dėl buvusių akcininkų negebėjimo valdyti situacijos buvo paskelbta bankrutuojančia. Kai atėjau į ją dirbti, radau apie 20 ml</w:t>
      </w:r>
      <w:r w:rsidR="0006267D">
        <w:t>n</w:t>
      </w:r>
      <w:r>
        <w:t xml:space="preserve">. Eur </w:t>
      </w:r>
      <w:r w:rsidR="0006267D">
        <w:t>s</w:t>
      </w:r>
      <w:r>
        <w:t>kolą</w:t>
      </w:r>
      <w:r w:rsidR="0006267D">
        <w:t>, todėl liko tik inicijuoti bankroto procesą. Kreditoriai labai norėjo įmonę išsaugoti, nes skaičiavome ir matėme, kad dirbti pelningai. Pakomentavo, kokią produkciją gamina, kas yra įmonės klientai, naudos gavėjai</w:t>
      </w:r>
      <w:r w:rsidR="00357BC5">
        <w:t>, kokių priemonių imtasi, kad sutaupytų lėšas</w:t>
      </w:r>
      <w:r w:rsidR="0006267D">
        <w:t xml:space="preserve"> ir pan. </w:t>
      </w:r>
      <w:r w:rsidR="00357BC5">
        <w:t>Mes esame tie, kurie girdi žmones. Nagrinėjame jų skundus, važiuojame į vietą įvertinti situaciją.</w:t>
      </w:r>
    </w:p>
    <w:p w14:paraId="7855C34A" w14:textId="77777777" w:rsidR="00C674B1" w:rsidRDefault="00357BC5" w:rsidP="00A379FB">
      <w:pPr>
        <w:ind w:firstLine="0"/>
      </w:pPr>
      <w:r>
        <w:t xml:space="preserve">                   UAB BOIVAST gamybos direktorius Petras Česnauskas: </w:t>
      </w:r>
      <w:r w:rsidR="005F15D2">
        <w:t xml:space="preserve">pristatysiu, kas padaryta per dvejus metus. Labiausiai fokusavomės į žaliavos pristatymą. Stengiamės atsivežti kuo šviežesnę žaliavą. Į tai investavome apie vieną milijoną eurų. Nusipirkome 5 mašinas, apie 20 konteinerių. Apie 1,5 milijoną eurų investavome į gamybinių linijų atnaujinimą. Užsandarinome turimą įrangą, kad kuo mažiau pašalinių kvapų  patektų į aplinką. Didelį dėmesį skyrėme personalo atnaujinimui. </w:t>
      </w:r>
      <w:r w:rsidR="00C674B1">
        <w:t>Šiuo metu probl</w:t>
      </w:r>
      <w:r w:rsidR="00C674B1">
        <w:t>e</w:t>
      </w:r>
      <w:r w:rsidR="00C674B1">
        <w:t xml:space="preserve">mų kelia vienas katilas, kuris sugenda. Ateityje planuojame investuoti į ventiliacijos sistemą. </w:t>
      </w:r>
    </w:p>
    <w:p w14:paraId="5934F788" w14:textId="77777777" w:rsidR="00C674B1" w:rsidRDefault="00C674B1" w:rsidP="00A379FB">
      <w:pPr>
        <w:ind w:firstLine="0"/>
      </w:pPr>
      <w:r>
        <w:t xml:space="preserve">                    </w:t>
      </w:r>
      <w:r>
        <w:t xml:space="preserve">UAB BIOVAST generalinis direktorius Rimantas </w:t>
      </w:r>
      <w:proofErr w:type="spellStart"/>
      <w:r>
        <w:t>Smolskis</w:t>
      </w:r>
      <w:proofErr w:type="spellEnd"/>
      <w:r>
        <w:t xml:space="preserve">: </w:t>
      </w:r>
      <w:r>
        <w:t xml:space="preserve">bankroto metu kasmet investuodavome po du milijonus eurų. Pakomentavo, kokie darbai turi būti atliekami kasmet ir t. t. Informavo apie nuostolį. </w:t>
      </w:r>
    </w:p>
    <w:p w14:paraId="40BF3970" w14:textId="3077A3A5" w:rsidR="00357BC5" w:rsidRDefault="00C674B1" w:rsidP="00A379FB">
      <w:pPr>
        <w:ind w:firstLine="0"/>
      </w:pPr>
      <w:r>
        <w:t xml:space="preserve">                   </w:t>
      </w:r>
      <w:r w:rsidR="009B0104">
        <w:t xml:space="preserve">Savivaldybės meras Antanas Černeckis pasidžiaugė, kad įmonės administracija reaguoja į nusiskundimus. Nemalonių kvapų laikas nuo laiko užuodžiame, todėl siūlau didesnį dėmesį kreipti į visuomenės informavimą. </w:t>
      </w:r>
      <w:r>
        <w:t xml:space="preserve"> </w:t>
      </w:r>
    </w:p>
    <w:p w14:paraId="78CDC23C" w14:textId="25CCA590" w:rsidR="009B0104" w:rsidRDefault="009B0104" w:rsidP="00A379FB">
      <w:pPr>
        <w:ind w:firstLine="0"/>
      </w:pPr>
      <w:r>
        <w:t xml:space="preserve">                   </w:t>
      </w:r>
      <w:r>
        <w:t xml:space="preserve">UAB BIOVAST generalinis direktorius Rimantas </w:t>
      </w:r>
      <w:proofErr w:type="spellStart"/>
      <w:r>
        <w:t>Smolskis</w:t>
      </w:r>
      <w:proofErr w:type="spellEnd"/>
      <w:r>
        <w:t>:</w:t>
      </w:r>
      <w:r>
        <w:t xml:space="preserve"> esame įkūrę grupę VIBER socialiniame tinkle. Gamybos direktorius P.</w:t>
      </w:r>
      <w:r w:rsidR="00B056E6">
        <w:t xml:space="preserve"> </w:t>
      </w:r>
      <w:proofErr w:type="spellStart"/>
      <w:r>
        <w:t>Česnaukas</w:t>
      </w:r>
      <w:proofErr w:type="spellEnd"/>
      <w:r>
        <w:t>, kai gauname nusiskundimų iš gyventojų, vyksta įvertinti situacijos. Pažadėjome per socialinius tinklus informuoti gyventojus apie gamybos sutrikimus, pasklidusius k</w:t>
      </w:r>
      <w:r>
        <w:t>v</w:t>
      </w:r>
      <w:r>
        <w:t xml:space="preserve">apus. </w:t>
      </w:r>
    </w:p>
    <w:p w14:paraId="078930CB" w14:textId="30006BDA" w:rsidR="009B0104" w:rsidRDefault="009B0104" w:rsidP="00A379FB">
      <w:pPr>
        <w:ind w:firstLine="0"/>
      </w:pPr>
      <w:r>
        <w:t xml:space="preserve">                   Savivaldybės meras Antanas Černeckis: kokia situacija su įmonės transportu?</w:t>
      </w:r>
    </w:p>
    <w:p w14:paraId="1B36686C" w14:textId="3CA02E02" w:rsidR="009B0104" w:rsidRDefault="009B0104" w:rsidP="00A379FB">
      <w:pPr>
        <w:ind w:firstLine="0"/>
      </w:pPr>
      <w:r>
        <w:t xml:space="preserve">                   </w:t>
      </w:r>
      <w:r>
        <w:t xml:space="preserve">UAB BIOVAST generalinis direktorius Rimantas </w:t>
      </w:r>
      <w:proofErr w:type="spellStart"/>
      <w:r>
        <w:t>Smolskis</w:t>
      </w:r>
      <w:proofErr w:type="spellEnd"/>
      <w:r>
        <w:t>:</w:t>
      </w:r>
      <w:r>
        <w:t xml:space="preserve"> </w:t>
      </w:r>
      <w:r w:rsidR="00B056E6">
        <w:t>Lietuvoje turime 12 automobilių, Latvijoje – 6. Automobiliai buvo pirkti prieš 6 metus. Kai atėjau dirbti, automobilių prastova siekė apie 100 dienų, todėl išsinuomojome 3 naujus automobilius, kitais metais planuoj</w:t>
      </w:r>
      <w:r w:rsidR="00B056E6">
        <w:t>a</w:t>
      </w:r>
      <w:r w:rsidR="00B056E6">
        <w:t xml:space="preserve">me nuomotis 5. Nuolat keičiame tentus, pastatėme plovyklą. </w:t>
      </w:r>
    </w:p>
    <w:p w14:paraId="6811D4D9" w14:textId="342AFE0A" w:rsidR="00B056E6" w:rsidRDefault="00B056E6" w:rsidP="00A379FB">
      <w:pPr>
        <w:ind w:firstLine="0"/>
      </w:pPr>
      <w:r>
        <w:lastRenderedPageBreak/>
        <w:t xml:space="preserve">                  Tarybos narys Juozas </w:t>
      </w:r>
      <w:proofErr w:type="spellStart"/>
      <w:r>
        <w:t>Barsteiga</w:t>
      </w:r>
      <w:proofErr w:type="spellEnd"/>
      <w:r>
        <w:t>: kiek dar naudosite senąjį katilą?</w:t>
      </w:r>
    </w:p>
    <w:p w14:paraId="6152830F" w14:textId="79BBC96B" w:rsidR="00B056E6" w:rsidRDefault="00B056E6" w:rsidP="00A379FB">
      <w:pPr>
        <w:ind w:firstLine="0"/>
      </w:pPr>
      <w:r>
        <w:t xml:space="preserve">                  </w:t>
      </w:r>
      <w:r>
        <w:t xml:space="preserve">UAB BOIVAST gamybos direktorius Petras </w:t>
      </w:r>
      <w:proofErr w:type="spellStart"/>
      <w:r>
        <w:t>Česnauskas</w:t>
      </w:r>
      <w:proofErr w:type="spellEnd"/>
      <w:r>
        <w:t>:</w:t>
      </w:r>
      <w:r>
        <w:t xml:space="preserve"> planuojame po naujų metų užsakyti naują katilą. Jo pagaminimas užtruks iki pusės metų. </w:t>
      </w:r>
    </w:p>
    <w:p w14:paraId="6581FBCE" w14:textId="73D627A5" w:rsidR="00B056E6" w:rsidRDefault="00B056E6" w:rsidP="00A379FB">
      <w:pPr>
        <w:ind w:firstLine="0"/>
      </w:pPr>
      <w:r>
        <w:t xml:space="preserve">                  </w:t>
      </w:r>
      <w:bookmarkStart w:id="4" w:name="_Hlk121391241"/>
      <w:r>
        <w:t xml:space="preserve">UAB BIOVAST generalinis direktorius Rimantas </w:t>
      </w:r>
      <w:proofErr w:type="spellStart"/>
      <w:r>
        <w:t>Smolskis</w:t>
      </w:r>
      <w:proofErr w:type="spellEnd"/>
      <w:r>
        <w:t>:</w:t>
      </w:r>
      <w:r>
        <w:t xml:space="preserve"> </w:t>
      </w:r>
      <w:bookmarkEnd w:id="4"/>
      <w:r>
        <w:t>esame pasirengę 2023-2025 metų investicinį planą. Deramės su dar vienu akcininku, kuris planuoja pirkti dalį akcijų. Katilus tikrai pakeisime 2023 metais, bet norime rekonstruoti gamyklas. Norim</w:t>
      </w:r>
      <w:r>
        <w:t>e</w:t>
      </w:r>
      <w:r>
        <w:t xml:space="preserve"> pastatyti II kategorijos gamyklą, kur gamintume trąšas. </w:t>
      </w:r>
    </w:p>
    <w:p w14:paraId="3ECD33A9" w14:textId="66FF8675" w:rsidR="003948A3" w:rsidRDefault="003948A3" w:rsidP="00A379FB">
      <w:pPr>
        <w:ind w:firstLine="0"/>
      </w:pPr>
      <w:r>
        <w:t xml:space="preserve">                  Tarybos narys Albinas Maslauskas: kaip sprendėte nuotekų problemą?</w:t>
      </w:r>
    </w:p>
    <w:p w14:paraId="4EC19FE7" w14:textId="614BA4C5" w:rsidR="003948A3" w:rsidRDefault="003948A3" w:rsidP="00A379FB">
      <w:pPr>
        <w:ind w:firstLine="0"/>
      </w:pPr>
      <w:r>
        <w:t xml:space="preserve">                  </w:t>
      </w:r>
      <w:r>
        <w:t xml:space="preserve">UAB BOIVAST gamybos direktorius Petras </w:t>
      </w:r>
      <w:proofErr w:type="spellStart"/>
      <w:r>
        <w:t>Česnauskas</w:t>
      </w:r>
      <w:proofErr w:type="spellEnd"/>
      <w:r>
        <w:t xml:space="preserve">: </w:t>
      </w:r>
      <w:r>
        <w:t>visos nuotekos sudeginamos.</w:t>
      </w:r>
    </w:p>
    <w:p w14:paraId="61CB9428" w14:textId="4FF0E149" w:rsidR="003948A3" w:rsidRDefault="003948A3" w:rsidP="00A379FB">
      <w:pPr>
        <w:ind w:firstLine="0"/>
      </w:pPr>
      <w:r>
        <w:t xml:space="preserve">                  Tarybos narys Vytautas Blažaitis klausė, ar įmonė turi kvapų matavimo prietaisą?</w:t>
      </w:r>
    </w:p>
    <w:p w14:paraId="69BD46C5" w14:textId="4CBED4A7" w:rsidR="003948A3" w:rsidRDefault="003948A3" w:rsidP="00A379FB">
      <w:pPr>
        <w:ind w:firstLine="0"/>
      </w:pPr>
      <w:r>
        <w:t xml:space="preserve">                  </w:t>
      </w:r>
      <w:r>
        <w:t xml:space="preserve">UAB BOIVAST gamybos direktorius Petras </w:t>
      </w:r>
      <w:proofErr w:type="spellStart"/>
      <w:r>
        <w:t>Česnauskas</w:t>
      </w:r>
      <w:proofErr w:type="spellEnd"/>
      <w:r>
        <w:t>:</w:t>
      </w:r>
      <w:r>
        <w:t xml:space="preserve"> tokio prietaiso neturime. Matuojame teršalus. Kvapų matavimo prietaiso net nėra, tam tikros institucijos ima mėginius ir tiria laboratorijose. </w:t>
      </w:r>
    </w:p>
    <w:p w14:paraId="21A051EE" w14:textId="4FC20521" w:rsidR="003948A3" w:rsidRDefault="003948A3" w:rsidP="00A379FB">
      <w:pPr>
        <w:ind w:firstLine="0"/>
      </w:pPr>
      <w:r>
        <w:t xml:space="preserve">                   Tarybos narys Algimantas Mickus klausė, kaip pavyksta išlaikyti darbuotojus?</w:t>
      </w:r>
    </w:p>
    <w:p w14:paraId="7176D413" w14:textId="6A04A886" w:rsidR="0041027A" w:rsidRDefault="003948A3" w:rsidP="00A379FB">
      <w:pPr>
        <w:ind w:firstLine="0"/>
      </w:pPr>
      <w:r>
        <w:t xml:space="preserve">                  </w:t>
      </w:r>
      <w:r w:rsidR="0041027A">
        <w:t xml:space="preserve"> </w:t>
      </w:r>
      <w:r w:rsidR="0041027A">
        <w:t xml:space="preserve">UAB BIOVAST generalinis direktorius Rimantas </w:t>
      </w:r>
      <w:proofErr w:type="spellStart"/>
      <w:r w:rsidR="0041027A">
        <w:t>Smolskis</w:t>
      </w:r>
      <w:proofErr w:type="spellEnd"/>
      <w:r w:rsidR="0041027A">
        <w:t xml:space="preserve">: </w:t>
      </w:r>
      <w:r w:rsidR="0041027A">
        <w:t>mokame laiku ir „gerus“ atlyginimus. Taip pat įmonėje yra puiki atmosfera.</w:t>
      </w:r>
    </w:p>
    <w:p w14:paraId="41CCC337" w14:textId="31443CCB" w:rsidR="0041027A" w:rsidRDefault="0041027A" w:rsidP="00A379FB">
      <w:pPr>
        <w:ind w:firstLine="0"/>
      </w:pPr>
      <w:r>
        <w:t xml:space="preserve">                   Tarybos narys Alfredas Mockus: aš šiek tiek atsargiai vertinu jūsų kalbas. Kada planuojate sutvarkyti ventiliacinę sistemą?</w:t>
      </w:r>
    </w:p>
    <w:p w14:paraId="0FC331F4" w14:textId="0078B1A8" w:rsidR="003948A3" w:rsidRDefault="0041027A" w:rsidP="00A379FB">
      <w:pPr>
        <w:ind w:firstLine="0"/>
      </w:pPr>
      <w:r>
        <w:t xml:space="preserve">                   </w:t>
      </w:r>
      <w:r w:rsidR="003948A3">
        <w:t xml:space="preserve"> </w:t>
      </w:r>
      <w:r>
        <w:t xml:space="preserve">UAB BIOVAST generalinis direktorius Rimantas </w:t>
      </w:r>
      <w:proofErr w:type="spellStart"/>
      <w:r>
        <w:t>Smolskis</w:t>
      </w:r>
      <w:proofErr w:type="spellEnd"/>
      <w:r>
        <w:t>:</w:t>
      </w:r>
      <w:r>
        <w:t xml:space="preserve"> katilus ir ventiliacinę sistemą tvarkysime 2023 metais. Apie tai informuosim</w:t>
      </w:r>
      <w:r>
        <w:t>e</w:t>
      </w:r>
      <w:r>
        <w:t xml:space="preserve">. </w:t>
      </w:r>
    </w:p>
    <w:p w14:paraId="6F4FA3F3" w14:textId="7F47CC61" w:rsidR="0041027A" w:rsidRDefault="0041027A" w:rsidP="00A379FB">
      <w:pPr>
        <w:ind w:firstLine="0"/>
      </w:pPr>
      <w:r>
        <w:t xml:space="preserve">                    Savivaldybės meras Antanas Černeckis padėkojo įmonės vadovams už dalyvavimą posėdyje.</w:t>
      </w:r>
    </w:p>
    <w:p w14:paraId="69871BF1" w14:textId="77777777" w:rsidR="0041027A" w:rsidRDefault="0041027A" w:rsidP="00A379FB">
      <w:pPr>
        <w:ind w:firstLine="0"/>
      </w:pPr>
    </w:p>
    <w:p w14:paraId="5C0407DB" w14:textId="156E83D3" w:rsidR="00634DA9" w:rsidRDefault="0010370F" w:rsidP="00DE2520">
      <w:pPr>
        <w:pStyle w:val="Sraopastraipa"/>
        <w:numPr>
          <w:ilvl w:val="0"/>
          <w:numId w:val="5"/>
        </w:numPr>
        <w:tabs>
          <w:tab w:val="left" w:pos="1418"/>
        </w:tabs>
        <w:ind w:left="0" w:firstLine="1134"/>
        <w:contextualSpacing/>
      </w:pPr>
      <w:r>
        <w:t>SVARSTYTA.</w:t>
      </w:r>
      <w:r w:rsidR="00FA7841">
        <w:t xml:space="preserve"> </w:t>
      </w:r>
      <w:r w:rsidR="00FD5A38">
        <w:t>Lėšų skyrim</w:t>
      </w:r>
      <w:r w:rsidR="006F6BBA">
        <w:t>as</w:t>
      </w:r>
      <w:r w:rsidR="00634DA9">
        <w:t>.</w:t>
      </w:r>
    </w:p>
    <w:p w14:paraId="779FE208" w14:textId="1645E7DF" w:rsidR="00FD5A38" w:rsidRDefault="009D76DF" w:rsidP="00FD5A38">
      <w:pPr>
        <w:ind w:firstLine="567"/>
        <w:rPr>
          <w:szCs w:val="24"/>
        </w:rPr>
      </w:pPr>
      <w:bookmarkStart w:id="5" w:name="_Hlk104386563"/>
      <w:r>
        <w:t xml:space="preserve">         </w:t>
      </w:r>
      <w:r w:rsidR="00FD5A38">
        <w:t xml:space="preserve">Švietimo, kultūros ir sporto komiteto pirmininkė Eglė Fabijonavičienė </w:t>
      </w:r>
      <w:r w:rsidR="0053562E">
        <w:t xml:space="preserve">teikė sprendimo projektą – </w:t>
      </w:r>
      <w:bookmarkEnd w:id="5"/>
      <w:r w:rsidR="00FD5A38">
        <w:t>s</w:t>
      </w:r>
      <w:r w:rsidR="00FD5A38">
        <w:rPr>
          <w:szCs w:val="24"/>
        </w:rPr>
        <w:t xml:space="preserve">kirti 2 800 Eur Rietavo garbės piliečio, </w:t>
      </w:r>
      <w:r w:rsidR="00FD5A38" w:rsidRPr="008D51A1">
        <w:rPr>
          <w:szCs w:val="24"/>
        </w:rPr>
        <w:t>buv</w:t>
      </w:r>
      <w:r w:rsidR="00FD5A38">
        <w:rPr>
          <w:szCs w:val="24"/>
        </w:rPr>
        <w:t>usio</w:t>
      </w:r>
      <w:r w:rsidR="00FD5A38" w:rsidRPr="008D51A1">
        <w:rPr>
          <w:szCs w:val="24"/>
        </w:rPr>
        <w:t xml:space="preserve"> Rietavo Mykolo Kleopo Oginskio meno mokyklos direktori</w:t>
      </w:r>
      <w:r w:rsidR="00FD5A38">
        <w:rPr>
          <w:szCs w:val="24"/>
        </w:rPr>
        <w:t>aus</w:t>
      </w:r>
      <w:r w:rsidR="00FD5A38" w:rsidRPr="008D51A1">
        <w:rPr>
          <w:szCs w:val="24"/>
        </w:rPr>
        <w:t xml:space="preserve"> ir pučiamųjų instrumentų orkestro meno vadov</w:t>
      </w:r>
      <w:r w:rsidR="00FD5A38">
        <w:rPr>
          <w:szCs w:val="24"/>
        </w:rPr>
        <w:t>o</w:t>
      </w:r>
      <w:r w:rsidR="00FD5A38" w:rsidRPr="008D51A1">
        <w:rPr>
          <w:szCs w:val="24"/>
        </w:rPr>
        <w:t>, mokytoj</w:t>
      </w:r>
      <w:r w:rsidR="00FD5A38">
        <w:rPr>
          <w:szCs w:val="24"/>
        </w:rPr>
        <w:t>o</w:t>
      </w:r>
      <w:r w:rsidR="00FD5A38" w:rsidRPr="008D51A1">
        <w:rPr>
          <w:szCs w:val="24"/>
        </w:rPr>
        <w:t xml:space="preserve"> metodinink</w:t>
      </w:r>
      <w:r w:rsidR="00FD5A38">
        <w:rPr>
          <w:szCs w:val="24"/>
        </w:rPr>
        <w:t>o</w:t>
      </w:r>
      <w:r w:rsidR="00FD5A38" w:rsidRPr="008D51A1">
        <w:rPr>
          <w:szCs w:val="24"/>
        </w:rPr>
        <w:t>, dirigent</w:t>
      </w:r>
      <w:r w:rsidR="00FD5A38">
        <w:rPr>
          <w:szCs w:val="24"/>
        </w:rPr>
        <w:t>o,</w:t>
      </w:r>
      <w:r w:rsidR="00FD5A38">
        <w:t xml:space="preserve"> Algirdo Kazio Jankausko autorinės antkapinės kompozicijos gamybos ir montavimo darbams.</w:t>
      </w:r>
    </w:p>
    <w:p w14:paraId="4BAF5679" w14:textId="12DD1D92" w:rsidR="00FD5A38" w:rsidRDefault="00FD5A38" w:rsidP="00FD5A38">
      <w:pPr>
        <w:ind w:firstLine="567"/>
      </w:pPr>
      <w:r>
        <w:t xml:space="preserve">          Pavesti Savivaldybės administracijos Buhalterinės apskaitos ir ūkio skyriui sprendimo 1 punkte nurodytą sumą pervesti Birutei Jankauskienei (pagal prašymą).</w:t>
      </w:r>
    </w:p>
    <w:p w14:paraId="47C42F6C" w14:textId="1D029549" w:rsidR="00FD5A38" w:rsidRDefault="0041027A" w:rsidP="00FD5A38">
      <w:pPr>
        <w:ind w:firstLine="567"/>
      </w:pPr>
      <w:r>
        <w:t xml:space="preserve">          Tarybos narys Alfredas Mockus: komiteto posėdžio metu klausiau, ar turime tvarkos apraše įsirašę prievolę Garbės piliečiams statyti antkapius?</w:t>
      </w:r>
    </w:p>
    <w:p w14:paraId="0725D9D4" w14:textId="2DFCF4FB" w:rsidR="0041027A" w:rsidRDefault="0041027A" w:rsidP="00FD5A38">
      <w:pPr>
        <w:ind w:firstLine="567"/>
      </w:pPr>
      <w:r>
        <w:t xml:space="preserve">          Savivaldybės meras Antanas Černeckis: jeigu turėtume tokią tvarką, nereikėtų svarstyti Savivaldybės taryboje. Nėra tiek daug atvejų, kada reikia kompensuoti, todėl prašymus teikiame Savivaldybės tarybai svarstyti atskirai. </w:t>
      </w:r>
    </w:p>
    <w:p w14:paraId="5C4F0BBC" w14:textId="4329C1DC" w:rsidR="0041027A" w:rsidRDefault="0041027A" w:rsidP="00FD5A38">
      <w:pPr>
        <w:ind w:firstLine="567"/>
      </w:pPr>
      <w:r>
        <w:t xml:space="preserve">          Tarybos narys Alfredas Mockus: kalbame ne apie konkretų asmenį, bet apie patį principą. Žmogui mes jau padėkojame, suteikdami Garbės piliečio vardą. </w:t>
      </w:r>
      <w:r w:rsidR="00B9011D">
        <w:t>Gal nėra gera praktika, kai statome antkapius. Vienam reikės daugiau lėšų, kitam – mažiau.</w:t>
      </w:r>
    </w:p>
    <w:p w14:paraId="33FEFC06" w14:textId="64F97248" w:rsidR="00B9011D" w:rsidRDefault="00B9011D" w:rsidP="00FD5A38">
      <w:pPr>
        <w:ind w:firstLine="567"/>
      </w:pPr>
      <w:r>
        <w:t xml:space="preserve">         Savivaldybės meras Antanas Černeckis: nesinori diskutuoti šiuo klausimu. Galima pasvarstyti ateityje, galbūt pasirengti tvarkos aprašą. </w:t>
      </w:r>
    </w:p>
    <w:p w14:paraId="50A2127E" w14:textId="57BEEC68" w:rsidR="00B9011D" w:rsidRDefault="00B9011D" w:rsidP="00FD5A38">
      <w:pPr>
        <w:ind w:firstLine="567"/>
      </w:pPr>
      <w:r>
        <w:t xml:space="preserve">          Tarybos narys Juozas </w:t>
      </w:r>
      <w:proofErr w:type="spellStart"/>
      <w:r>
        <w:t>Barsteiga</w:t>
      </w:r>
      <w:proofErr w:type="spellEnd"/>
      <w:r>
        <w:t xml:space="preserve">: pritariu tam, kad žmogui, kuris savo darbo investavo į Rietavą, reikia pagelbėti. Tai – lyg nerašyta taisyklė. </w:t>
      </w:r>
    </w:p>
    <w:p w14:paraId="66097811" w14:textId="17474BCF" w:rsidR="00B9011D" w:rsidRDefault="00B9011D" w:rsidP="00FD5A38">
      <w:pPr>
        <w:ind w:firstLine="567"/>
      </w:pPr>
      <w:r>
        <w:t xml:space="preserve">          Tarybos narys Alfredas Mockus: sprendimo projektą reikėjo skaityti nuasmenintą.</w:t>
      </w:r>
    </w:p>
    <w:p w14:paraId="25340337" w14:textId="7D1CDFB4" w:rsidR="00B9011D" w:rsidRDefault="00B9011D" w:rsidP="00FD5A38">
      <w:pPr>
        <w:ind w:firstLine="567"/>
      </w:pPr>
      <w:r>
        <w:t xml:space="preserve">          Dokumentų valdymo ir teisės skyriaus vedėja Jūratė Šedvilaitė paaiškino, kad Garbės pilietis yra viešas asmuo, o kam bus pervesti pinigai, sprendimo projekte nuasmeninta.</w:t>
      </w:r>
    </w:p>
    <w:p w14:paraId="775365F4" w14:textId="20954CAE" w:rsidR="0036057B" w:rsidRPr="004B25FC" w:rsidRDefault="007D5968" w:rsidP="00FD5A38">
      <w:pPr>
        <w:shd w:val="solid" w:color="FFFFFF" w:fill="FFFFFF"/>
        <w:tabs>
          <w:tab w:val="left" w:pos="1134"/>
        </w:tabs>
        <w:ind w:firstLine="0"/>
        <w:contextualSpacing/>
        <w:rPr>
          <w:color w:val="000000"/>
        </w:rPr>
      </w:pPr>
      <w:r>
        <w:t xml:space="preserve">      </w:t>
      </w:r>
      <w:r w:rsidR="00810211">
        <w:t xml:space="preserve">            </w:t>
      </w:r>
      <w:r>
        <w:t xml:space="preserve"> </w:t>
      </w:r>
      <w:r w:rsidR="0036057B">
        <w:t xml:space="preserve">Balsuota už pateiktą </w:t>
      </w:r>
      <w:r w:rsidR="004B25FC">
        <w:t>sprendimo projektą</w:t>
      </w:r>
      <w:r w:rsidR="0036057B">
        <w:t xml:space="preserve"> </w:t>
      </w:r>
      <w:bookmarkStart w:id="6" w:name="_Hlk72237300"/>
      <w:r w:rsidR="0036057B">
        <w:t>–</w:t>
      </w:r>
      <w:bookmarkEnd w:id="6"/>
      <w:r w:rsidR="0036057B">
        <w:t xml:space="preserve"> </w:t>
      </w:r>
      <w:r w:rsidR="00F5548F">
        <w:t>1</w:t>
      </w:r>
      <w:r w:rsidR="00CE52BF">
        <w:t>5</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0A285A93" w14:textId="73850511" w:rsidR="00F2705D" w:rsidRPr="00F2705D" w:rsidRDefault="0036057B" w:rsidP="00F2705D">
      <w:pPr>
        <w:pStyle w:val="Sraopastraipa"/>
        <w:numPr>
          <w:ilvl w:val="0"/>
          <w:numId w:val="5"/>
        </w:numPr>
        <w:ind w:left="0" w:firstLine="1134"/>
        <w:contextualSpacing/>
        <w:rPr>
          <w:i/>
        </w:rPr>
      </w:pPr>
      <w:r>
        <w:t xml:space="preserve">SVARSTYTA. </w:t>
      </w:r>
      <w:r w:rsidR="00FD5A38">
        <w:t>Finansinės paramos skyrimas</w:t>
      </w:r>
      <w:r w:rsidR="007D5968">
        <w:t>.</w:t>
      </w:r>
    </w:p>
    <w:p w14:paraId="4EBA4024" w14:textId="535FBE8E" w:rsidR="00FD5A38" w:rsidRDefault="00B3412B" w:rsidP="00FD5A38">
      <w:pPr>
        <w:ind w:firstLine="567"/>
        <w:rPr>
          <w:szCs w:val="24"/>
        </w:rPr>
      </w:pPr>
      <w:r>
        <w:t xml:space="preserve">       </w:t>
      </w:r>
      <w:r w:rsidR="009D76DF">
        <w:t xml:space="preserve">   </w:t>
      </w:r>
      <w:r w:rsidR="00FD5A38">
        <w:rPr>
          <w:iCs/>
        </w:rPr>
        <w:t>Finansų ir ekonomikos komiteto pirmininkas Jonas Eugenijus Bačinskas</w:t>
      </w:r>
      <w:r w:rsidR="00FD5A38">
        <w:t xml:space="preserve"> </w:t>
      </w:r>
      <w:r w:rsidR="00F2705D">
        <w:t xml:space="preserve">teikė sprendimo projektą – </w:t>
      </w:r>
      <w:r w:rsidR="00FD5A38">
        <w:t>s</w:t>
      </w:r>
      <w:r w:rsidR="00FD5A38">
        <w:rPr>
          <w:szCs w:val="24"/>
        </w:rPr>
        <w:t xml:space="preserve">kirti 2 000 Eur finansinę paramą nekilnojamojo turto, kuriame yra ir Rietavo </w:t>
      </w:r>
      <w:r w:rsidR="00FD5A38">
        <w:rPr>
          <w:szCs w:val="24"/>
        </w:rPr>
        <w:lastRenderedPageBreak/>
        <w:t>savivaldybės socialinis būstas, stogo remonto išlaidoms iš dalies kompensuoti (daugiabutis namas, esantis Šatrijos Raganos g. 1, Medingėnų mstl., Medingėnų sen., Rietavo sav.).</w:t>
      </w:r>
    </w:p>
    <w:p w14:paraId="5A3B7EEA" w14:textId="0EAEFDF5" w:rsidR="00FD5A38" w:rsidRDefault="00FD5A38" w:rsidP="00FD5A38">
      <w:pPr>
        <w:ind w:firstLine="567"/>
      </w:pPr>
      <w:r>
        <w:t xml:space="preserve">          Pavesti Savivaldybės administracijos Buhalterinės apskaitos ir ūkio skyriui sprendimo 1 punkte nurodytą sumą pervesti į Nijolės Rėpšienės sąskaitą banke (pagal prašymą) – iš Savivaldybės biudžeto asignavimų, skirtų socialinio būsto plėtrai.</w:t>
      </w:r>
    </w:p>
    <w:p w14:paraId="7ED28AD8" w14:textId="5685E054" w:rsidR="003944D4" w:rsidRPr="007D4DE3" w:rsidRDefault="00C65821" w:rsidP="00FD5A38">
      <w:pPr>
        <w:tabs>
          <w:tab w:val="left" w:pos="709"/>
        </w:tabs>
        <w:ind w:firstLine="0"/>
      </w:pPr>
      <w:r>
        <w:t xml:space="preserve"> </w:t>
      </w:r>
      <w:r w:rsidR="009D76DF">
        <w:t xml:space="preserve">      </w:t>
      </w:r>
      <w:r w:rsidR="00FD5A38">
        <w:t xml:space="preserve">            </w:t>
      </w:r>
      <w:r w:rsidR="003944D4" w:rsidRPr="007D4DE3">
        <w:t xml:space="preserve">Balsuota už pateiktą sprendimo projektą – </w:t>
      </w:r>
      <w:r w:rsidR="003A0533">
        <w:t>1</w:t>
      </w:r>
      <w:r w:rsidR="000953F9">
        <w:t>5</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63BDFF4B" w:rsidR="00C54A04" w:rsidRDefault="009D203E" w:rsidP="00C54A04">
      <w:pPr>
        <w:pStyle w:val="Sraopastraipa"/>
        <w:numPr>
          <w:ilvl w:val="0"/>
          <w:numId w:val="5"/>
        </w:numPr>
        <w:ind w:left="0" w:firstLine="1134"/>
        <w:contextualSpacing/>
        <w:rPr>
          <w:i/>
        </w:rPr>
      </w:pPr>
      <w:r w:rsidRPr="00D17458">
        <w:t>SVARSTYTA.</w:t>
      </w:r>
      <w:r w:rsidR="005566CC" w:rsidRPr="00D17458">
        <w:t xml:space="preserve"> </w:t>
      </w:r>
      <w:r w:rsidR="00FD5A38">
        <w:t>Rietavo savivaldybės 2022 metų biudžeto padidinimas ir perskirstym</w:t>
      </w:r>
      <w:r w:rsidR="00767B48">
        <w:t>as</w:t>
      </w:r>
      <w:r w:rsidR="00214F94">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0CE1C2E9" w14:textId="7FEAF773" w:rsidR="00FD5A38" w:rsidRPr="00FB12A5" w:rsidRDefault="00FD5A38" w:rsidP="00FD5A38">
      <w:pPr>
        <w:shd w:val="solid" w:color="FFFFFF" w:fill="FFFFFF"/>
        <w:tabs>
          <w:tab w:val="left" w:pos="1134"/>
        </w:tabs>
        <w:ind w:firstLine="0"/>
        <w:contextualSpacing/>
      </w:pPr>
      <w:bookmarkStart w:id="7" w:name="_Hlk103073578"/>
      <w:r>
        <w:t xml:space="preserve">                    Finansų skyriaus vedėja Kristina Pužauskienė</w:t>
      </w:r>
      <w:r w:rsidRPr="00FD5A38">
        <w:rPr>
          <w:bCs/>
          <w:szCs w:val="24"/>
        </w:rPr>
        <w:t xml:space="preserve"> </w:t>
      </w:r>
      <w:r w:rsidR="00F2705D" w:rsidRPr="00FD5A38">
        <w:rPr>
          <w:bCs/>
          <w:szCs w:val="24"/>
        </w:rPr>
        <w:t xml:space="preserve">teikė sprendimo projektą – </w:t>
      </w:r>
      <w:bookmarkEnd w:id="7"/>
      <w:r>
        <w:rPr>
          <w:bCs/>
          <w:szCs w:val="24"/>
        </w:rPr>
        <w:t>p</w:t>
      </w:r>
      <w:r w:rsidRPr="00A652A2">
        <w:t xml:space="preserve">adidinti Rietavo savivaldybės 2022 m. biudžeto pajamas </w:t>
      </w:r>
      <w:r>
        <w:t>406,954</w:t>
      </w:r>
      <w:r w:rsidRPr="00A652A2">
        <w:t xml:space="preserve"> tūkst. Eur, iš jų:</w:t>
      </w:r>
      <w:r>
        <w:t xml:space="preserve"> </w:t>
      </w:r>
      <w:r w:rsidRPr="00A652A2">
        <w:t>specialiąją tikslinę dotaciją</w:t>
      </w:r>
      <w:r>
        <w:t xml:space="preserve"> (ugdymo įstaigų tinklo stiprinimui ir ukrainiečių ugdymui)</w:t>
      </w:r>
      <w:r w:rsidRPr="00A652A2">
        <w:t xml:space="preserve"> – </w:t>
      </w:r>
      <w:r>
        <w:t xml:space="preserve">160,275 </w:t>
      </w:r>
      <w:r w:rsidRPr="00A652A2">
        <w:t>tūkst. E</w:t>
      </w:r>
      <w:r>
        <w:t xml:space="preserve">ur; Europos Sąjungos lėšas (karjeros specialistams) – 4,242 tūkst. Eur; </w:t>
      </w:r>
      <w:r w:rsidRPr="00FB12A5">
        <w:t>valstybinėms (valstybės perduotoms savivaldybėms) funkcijoms vykdyti</w:t>
      </w:r>
      <w:r>
        <w:t xml:space="preserve"> (socialinėms pašalpoms)</w:t>
      </w:r>
      <w:r w:rsidRPr="00FB12A5">
        <w:t xml:space="preserve"> lėš</w:t>
      </w:r>
      <w:r>
        <w:t>as</w:t>
      </w:r>
      <w:r w:rsidRPr="00FB12A5">
        <w:t xml:space="preserve"> – 7,5 tūkst. Eur;</w:t>
      </w:r>
      <w:r>
        <w:t xml:space="preserve"> </w:t>
      </w:r>
      <w:r w:rsidRPr="00FB12A5">
        <w:t>biudžetinių įstaigų pajamas – 16,6 tūkst. Eur;</w:t>
      </w:r>
      <w:r>
        <w:t xml:space="preserve"> </w:t>
      </w:r>
      <w:r w:rsidRPr="00FB12A5">
        <w:t>fizinių ir juridinių asmenų nekilnojamojo turto mokestį</w:t>
      </w:r>
      <w:r>
        <w:t xml:space="preserve"> </w:t>
      </w:r>
      <w:r w:rsidRPr="00FB12A5">
        <w:t>– 36,0 tūkst. Eur;</w:t>
      </w:r>
      <w:r>
        <w:t xml:space="preserve"> </w:t>
      </w:r>
      <w:r w:rsidRPr="00FB12A5">
        <w:t>ilgalaikio turto realizavimo pajamas – 33,0 tūkst. Eur;</w:t>
      </w:r>
      <w:r>
        <w:t xml:space="preserve"> </w:t>
      </w:r>
      <w:r w:rsidRPr="00FB12A5">
        <w:t xml:space="preserve">gyventojų pajamų mokestį </w:t>
      </w:r>
      <w:r>
        <w:t>–</w:t>
      </w:r>
      <w:r w:rsidRPr="00FB12A5">
        <w:t xml:space="preserve"> </w:t>
      </w:r>
      <w:r>
        <w:t xml:space="preserve">100,0 tūkst. Eur; </w:t>
      </w:r>
      <w:r w:rsidRPr="00FB12A5">
        <w:t>kitas pajamas – 49,337 tūkst. Eur.</w:t>
      </w:r>
    </w:p>
    <w:p w14:paraId="26A5922E" w14:textId="1C9ABFF1" w:rsidR="00FD5A38" w:rsidRPr="00BC3860" w:rsidRDefault="00FD5A38" w:rsidP="00FD5A38">
      <w:pPr>
        <w:shd w:val="solid" w:color="FFFFFF" w:fill="FFFFFF"/>
        <w:tabs>
          <w:tab w:val="left" w:pos="1134"/>
        </w:tabs>
        <w:contextualSpacing/>
      </w:pPr>
      <w:r>
        <w:t xml:space="preserve">        </w:t>
      </w:r>
      <w:r w:rsidRPr="00DB6720">
        <w:t>Sumažinti Rietavo savivaldybės 2022 m. biudžeto pajamas 86,3 tūkst. Eur, iš jų:</w:t>
      </w:r>
      <w:r>
        <w:t xml:space="preserve"> </w:t>
      </w:r>
      <w:r w:rsidRPr="00DB6720">
        <w:t>valstybinėms (valstybės perduotoms savivaldybėms) funkcijoms vykdyti skirtas lėšas (socialinėms paslaugoms) – 32,0 tūkst. Eur;</w:t>
      </w:r>
      <w:r>
        <w:t xml:space="preserve"> specialiąją tikslinę dotaciją ugdymo reikmėms finansuoti (mokymo lėšas) – 54,3 tūkst. Eur.</w:t>
      </w:r>
    </w:p>
    <w:p w14:paraId="38E5B79E" w14:textId="4809BFFE" w:rsidR="00FD5A38" w:rsidRPr="00E10F43" w:rsidRDefault="00FD5A38" w:rsidP="00FD5A38">
      <w:pPr>
        <w:shd w:val="solid" w:color="FFFFFF" w:fill="FFFFFF"/>
        <w:tabs>
          <w:tab w:val="left" w:pos="1134"/>
        </w:tabs>
        <w:contextualSpacing/>
      </w:pPr>
      <w:r>
        <w:t xml:space="preserve">        </w:t>
      </w:r>
      <w:r w:rsidRPr="00E10F43">
        <w:t>Pakeisti Rietavo savivaldybės tarybos 2022 m. vasario 24 d. sprendimo Nr. T1-21 1.1. ir 1.3. punktus ir juos išdėstyti taip:</w:t>
      </w:r>
      <w:r>
        <w:t xml:space="preserve"> </w:t>
      </w:r>
    </w:p>
    <w:p w14:paraId="5FC1F81F" w14:textId="3902555F" w:rsidR="00FD5A38" w:rsidRPr="00FD5A38" w:rsidRDefault="00FD5A38" w:rsidP="00FD5A38">
      <w:pPr>
        <w:pStyle w:val="Sraopastraipa"/>
        <w:shd w:val="solid" w:color="FFFFFF" w:fill="FFFFFF"/>
        <w:tabs>
          <w:tab w:val="left" w:pos="1276"/>
        </w:tabs>
        <w:ind w:left="0"/>
        <w:jc w:val="both"/>
      </w:pPr>
      <w:r>
        <w:t xml:space="preserve">                   </w:t>
      </w:r>
      <w:r w:rsidRPr="00FD5A38">
        <w:t>„1.1.   pajamas – 14137,188 tūkst. Eur, iš jų iš Savivaldybės išlaikomų įstaigų pajamų už teikiamas paslaugas ir patalpų nuomą įmokas į Savivaldybės biudžetą – 225,355 tūkst. Eur ir 2021 metų nepanaudotų biudžeto lėšų likutį – 621,786 tūkst. Eur;“</w:t>
      </w:r>
    </w:p>
    <w:p w14:paraId="2F58A14B" w14:textId="3E720D83" w:rsidR="00FD5A38" w:rsidRPr="00FD5A38" w:rsidRDefault="00FD5A38" w:rsidP="00FD5A38">
      <w:pPr>
        <w:pStyle w:val="Sraopastraipa"/>
        <w:shd w:val="solid" w:color="FFFFFF" w:fill="FFFFFF"/>
        <w:tabs>
          <w:tab w:val="left" w:pos="1276"/>
        </w:tabs>
        <w:ind w:left="0"/>
        <w:jc w:val="both"/>
      </w:pPr>
      <w:r>
        <w:t xml:space="preserve">                   </w:t>
      </w:r>
      <w:r w:rsidRPr="00FD5A38">
        <w:t>„1.3. asignavimus – 13638,578 tūkst. Eur ir 498,610 tūkst. Eur paskoloms grąžinti“.</w:t>
      </w:r>
    </w:p>
    <w:p w14:paraId="7919076C" w14:textId="5E91B02E" w:rsidR="00F02D29" w:rsidRPr="0074673A" w:rsidRDefault="00FD5A38" w:rsidP="00FD5A38">
      <w:pPr>
        <w:tabs>
          <w:tab w:val="left" w:pos="1134"/>
        </w:tabs>
        <w:contextualSpacing/>
        <w:rPr>
          <w:bCs/>
          <w:szCs w:val="24"/>
        </w:rPr>
      </w:pPr>
      <w:r>
        <w:t xml:space="preserve">      </w:t>
      </w:r>
      <w:r w:rsidR="00F16717">
        <w:t xml:space="preserve"> </w:t>
      </w:r>
      <w:r w:rsidR="00F02D29" w:rsidRPr="00767B48">
        <w:rPr>
          <w:bCs/>
          <w:szCs w:val="24"/>
        </w:rPr>
        <w:t>Balsuota už</w:t>
      </w:r>
      <w:r w:rsidR="00877F61" w:rsidRPr="00767B48">
        <w:rPr>
          <w:bCs/>
          <w:szCs w:val="24"/>
        </w:rPr>
        <w:t xml:space="preserve"> pateiktą sprendimo projektą – </w:t>
      </w:r>
      <w:r w:rsidR="00FD1223" w:rsidRPr="00767B48">
        <w:rPr>
          <w:bCs/>
          <w:szCs w:val="24"/>
        </w:rPr>
        <w:t>1</w:t>
      </w:r>
      <w:r w:rsidR="0003520A">
        <w:rPr>
          <w:bCs/>
          <w:szCs w:val="24"/>
        </w:rPr>
        <w:t>5</w:t>
      </w:r>
      <w:r w:rsidR="003A0533" w:rsidRPr="00767B48">
        <w:rPr>
          <w:bCs/>
          <w:szCs w:val="24"/>
        </w:rPr>
        <w:t xml:space="preserve"> už.</w:t>
      </w:r>
    </w:p>
    <w:p w14:paraId="503EB7F7" w14:textId="5A17E18F"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43404F42"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FD5A38">
        <w:t>Prašymų išduoti Rietavo savivaldybės tarybos sutikimą atidaryti ar steigti lošimų organizavimo vietą ar tęsti lošimų organizavimo veiklą lošimų organizavimo vietoje nagrinėjimo tvarkos aprašo patvirtinim</w:t>
      </w:r>
      <w:r w:rsidR="00F16717">
        <w:t>as</w:t>
      </w:r>
      <w:r w:rsidR="00846B08">
        <w:t>.</w:t>
      </w:r>
    </w:p>
    <w:p w14:paraId="04C7EF5B" w14:textId="4C500914" w:rsidR="00FD5A38" w:rsidRDefault="00F16717" w:rsidP="00FD5A38">
      <w:pPr>
        <w:ind w:firstLine="567"/>
        <w:rPr>
          <w:szCs w:val="24"/>
          <w:lang w:eastAsia="lt-LT"/>
        </w:rPr>
      </w:pPr>
      <w:r>
        <w:t xml:space="preserve">      </w:t>
      </w:r>
      <w:r w:rsidR="00FD5A38">
        <w:t xml:space="preserve">   </w:t>
      </w:r>
      <w:r>
        <w:t xml:space="preserve"> </w:t>
      </w:r>
      <w:r w:rsidR="00FD5A38">
        <w:t>Švietimo, kultūros ir sporto komiteto pirmininkė Eglė Fabijonavičienė</w:t>
      </w:r>
      <w:r w:rsidR="00FD5A38" w:rsidRPr="002763A7">
        <w:t xml:space="preserve"> </w:t>
      </w:r>
      <w:r w:rsidR="002763A7" w:rsidRPr="002763A7">
        <w:t xml:space="preserve">teikė sprendimo projektą – </w:t>
      </w:r>
      <w:bookmarkStart w:id="8" w:name="_Hlk107843017"/>
      <w:r w:rsidR="00FD5A38">
        <w:t>p</w:t>
      </w:r>
      <w:r w:rsidR="00FD5A38" w:rsidRPr="00AD71CB">
        <w:rPr>
          <w:szCs w:val="24"/>
          <w:lang w:eastAsia="lt-LT"/>
        </w:rPr>
        <w:t>atvirtinti  Prašymų išduoti Rietavo savivaldybės tarybos sutikimą atidaryti ar steigti lošimų organizavimo vietą ar tęsti lošimų organizavimo veiklą lošimų organizavimo vietoje nagrinėjimo tvarkos aprašą (pridedama).</w:t>
      </w:r>
    </w:p>
    <w:p w14:paraId="3579352F" w14:textId="4DC6BD7F" w:rsidR="00FD5A38" w:rsidRDefault="009A1D08" w:rsidP="00FD5A38">
      <w:pPr>
        <w:ind w:firstLine="567"/>
        <w:rPr>
          <w:szCs w:val="24"/>
          <w:lang w:eastAsia="lt-LT"/>
        </w:rPr>
      </w:pPr>
      <w:r>
        <w:rPr>
          <w:szCs w:val="24"/>
          <w:lang w:eastAsia="lt-LT"/>
        </w:rPr>
        <w:t xml:space="preserve">          Tarybos narys Juozas </w:t>
      </w:r>
      <w:proofErr w:type="spellStart"/>
      <w:r>
        <w:rPr>
          <w:szCs w:val="24"/>
          <w:lang w:eastAsia="lt-LT"/>
        </w:rPr>
        <w:t>Barsteiga</w:t>
      </w:r>
      <w:proofErr w:type="spellEnd"/>
      <w:r>
        <w:rPr>
          <w:szCs w:val="24"/>
          <w:lang w:eastAsia="lt-LT"/>
        </w:rPr>
        <w:t>: kas inicijavo, kad šis aprašas būtų tvirtinamas?</w:t>
      </w:r>
    </w:p>
    <w:p w14:paraId="5C60940A" w14:textId="31E55014" w:rsidR="009A1D08" w:rsidRDefault="009A1D08" w:rsidP="00FD5A38">
      <w:pPr>
        <w:ind w:firstLine="567"/>
        <w:rPr>
          <w:szCs w:val="24"/>
          <w:lang w:eastAsia="lt-LT"/>
        </w:rPr>
      </w:pPr>
      <w:r>
        <w:rPr>
          <w:szCs w:val="24"/>
          <w:lang w:eastAsia="lt-LT"/>
        </w:rPr>
        <w:t xml:space="preserve">          Dokumentų valdymo ir teisės skyriaus vyr. specialistė (teisininkė) Ieva Varpiotienė: sprendimo projektas parengtas vadovaujantis Lietuvos Respublikos </w:t>
      </w:r>
      <w:r w:rsidRPr="004D7F67">
        <w:rPr>
          <w:szCs w:val="24"/>
          <w:lang w:eastAsia="lt-LT"/>
        </w:rPr>
        <w:t>azartinių lošimų įstatymo 9 straipsniu</w:t>
      </w:r>
      <w:r>
        <w:rPr>
          <w:szCs w:val="24"/>
          <w:lang w:eastAsia="lt-LT"/>
        </w:rPr>
        <w:t xml:space="preserve">. Tarybos, gavusios prašymą iš fizinio ar juridinio asmens, turi įvertinti jį ir sutikti arba nesutikti išduoti leidimą steigti lošimo namus. Gavę sutikimą kreipiasi į </w:t>
      </w:r>
      <w:bookmarkStart w:id="9" w:name="_Hlk121401165"/>
      <w:r w:rsidRPr="004317C6">
        <w:rPr>
          <w:szCs w:val="24"/>
          <w:lang w:eastAsia="lt-LT"/>
        </w:rPr>
        <w:t>Lošimų priežiūros tarnyb</w:t>
      </w:r>
      <w:r>
        <w:rPr>
          <w:szCs w:val="24"/>
          <w:lang w:eastAsia="lt-LT"/>
        </w:rPr>
        <w:t>ą</w:t>
      </w:r>
      <w:r w:rsidRPr="004317C6">
        <w:rPr>
          <w:szCs w:val="24"/>
          <w:lang w:eastAsia="lt-LT"/>
        </w:rPr>
        <w:t xml:space="preserve"> prie Lietuvos Respublikos finansų ministerijos</w:t>
      </w:r>
      <w:r>
        <w:rPr>
          <w:szCs w:val="24"/>
          <w:lang w:eastAsia="lt-LT"/>
        </w:rPr>
        <w:t xml:space="preserve"> </w:t>
      </w:r>
      <w:bookmarkEnd w:id="9"/>
      <w:r>
        <w:rPr>
          <w:szCs w:val="24"/>
          <w:lang w:eastAsia="lt-LT"/>
        </w:rPr>
        <w:t xml:space="preserve">dėl leidimo veiklai vykdyti išdavimo. Aprašą parengti įpareigojo Vyriausybės atstovų įstaiga. </w:t>
      </w:r>
    </w:p>
    <w:p w14:paraId="453DE283" w14:textId="4E53CB67" w:rsidR="009A1D08" w:rsidRDefault="009A1D08" w:rsidP="00FD5A38">
      <w:pPr>
        <w:ind w:firstLine="567"/>
        <w:rPr>
          <w:szCs w:val="24"/>
          <w:lang w:eastAsia="lt-LT"/>
        </w:rPr>
      </w:pPr>
      <w:r>
        <w:rPr>
          <w:szCs w:val="24"/>
          <w:lang w:eastAsia="lt-LT"/>
        </w:rPr>
        <w:t xml:space="preserve">           Tarybos narys Alfredas Mockus: Švietimo, kultūros ir sporto komiteto posėdžio metu mane patikino, kad atstumas nuo Rietavo Lauryno Ivinskio gimnazijos iki parduotuvės </w:t>
      </w:r>
      <w:r w:rsidR="009D06D1">
        <w:rPr>
          <w:szCs w:val="24"/>
          <w:lang w:eastAsia="lt-LT"/>
        </w:rPr>
        <w:t>„</w:t>
      </w:r>
      <w:proofErr w:type="spellStart"/>
      <w:r w:rsidR="009D06D1">
        <w:rPr>
          <w:szCs w:val="24"/>
          <w:lang w:eastAsia="lt-LT"/>
        </w:rPr>
        <w:t>Techasas</w:t>
      </w:r>
      <w:proofErr w:type="spellEnd"/>
      <w:r w:rsidR="009D06D1">
        <w:rPr>
          <w:szCs w:val="24"/>
          <w:lang w:eastAsia="lt-LT"/>
        </w:rPr>
        <w:t>“ yra mažesnis.</w:t>
      </w:r>
    </w:p>
    <w:p w14:paraId="7FAF12AB" w14:textId="47C240A6" w:rsidR="009D06D1" w:rsidRDefault="009D06D1" w:rsidP="00FD5A38">
      <w:pPr>
        <w:ind w:firstLine="567"/>
        <w:rPr>
          <w:szCs w:val="24"/>
          <w:lang w:eastAsia="lt-LT"/>
        </w:rPr>
      </w:pPr>
      <w:r>
        <w:rPr>
          <w:szCs w:val="24"/>
          <w:lang w:eastAsia="lt-LT"/>
        </w:rPr>
        <w:t xml:space="preserve">           </w:t>
      </w:r>
      <w:r>
        <w:rPr>
          <w:szCs w:val="24"/>
          <w:lang w:eastAsia="lt-LT"/>
        </w:rPr>
        <w:t>Dokumentų valdymo ir teisės skyriaus vyr. specialistė (teisininkė) Ieva Varpiotienė:</w:t>
      </w:r>
      <w:r>
        <w:rPr>
          <w:szCs w:val="24"/>
          <w:lang w:eastAsia="lt-LT"/>
        </w:rPr>
        <w:t xml:space="preserve"> atstumas rekomenduojamas </w:t>
      </w:r>
      <w:r w:rsidRPr="004317C6">
        <w:rPr>
          <w:szCs w:val="24"/>
          <w:lang w:eastAsia="lt-LT"/>
        </w:rPr>
        <w:t>Lošimų priežiūros tarnyb</w:t>
      </w:r>
      <w:r>
        <w:rPr>
          <w:szCs w:val="24"/>
          <w:lang w:eastAsia="lt-LT"/>
        </w:rPr>
        <w:t>os</w:t>
      </w:r>
      <w:r w:rsidRPr="004317C6">
        <w:rPr>
          <w:szCs w:val="24"/>
          <w:lang w:eastAsia="lt-LT"/>
        </w:rPr>
        <w:t xml:space="preserve"> prie Lietuvos Respublikos finansų ministerijos</w:t>
      </w:r>
      <w:r>
        <w:rPr>
          <w:szCs w:val="24"/>
          <w:lang w:eastAsia="lt-LT"/>
        </w:rPr>
        <w:t>.</w:t>
      </w:r>
    </w:p>
    <w:p w14:paraId="21DC21C5" w14:textId="77777777" w:rsidR="009D06D1" w:rsidRDefault="009D06D1" w:rsidP="009D06D1">
      <w:pPr>
        <w:ind w:firstLine="567"/>
        <w:rPr>
          <w:szCs w:val="24"/>
          <w:lang w:eastAsia="lt-LT"/>
        </w:rPr>
      </w:pPr>
      <w:r>
        <w:rPr>
          <w:szCs w:val="24"/>
          <w:lang w:eastAsia="lt-LT"/>
        </w:rPr>
        <w:lastRenderedPageBreak/>
        <w:t xml:space="preserve">           Tarybos narys Vytautas Blažaitis: Taryba nusprendžia išduoti arba neišduoti sutikimo, todėl nereikia ginčytis. Kai gausime prašymą, tada ir svarstysime. </w:t>
      </w:r>
    </w:p>
    <w:p w14:paraId="6C720C3A" w14:textId="2493FF23" w:rsidR="003A0533" w:rsidRPr="00D17458" w:rsidRDefault="009D06D1" w:rsidP="009D06D1">
      <w:pPr>
        <w:ind w:firstLine="567"/>
      </w:pPr>
      <w:r>
        <w:rPr>
          <w:szCs w:val="24"/>
          <w:lang w:eastAsia="lt-LT"/>
        </w:rPr>
        <w:t xml:space="preserve">   </w:t>
      </w:r>
      <w:r w:rsidR="001D5352">
        <w:rPr>
          <w:szCs w:val="24"/>
        </w:rPr>
        <w:t xml:space="preserve">        </w:t>
      </w:r>
      <w:bookmarkEnd w:id="8"/>
      <w:r w:rsidR="00D43B05" w:rsidRPr="00D17458">
        <w:t>Balsuota už pateiktą sprendimo projektą –</w:t>
      </w:r>
      <w:r w:rsidR="00D840FD">
        <w:t xml:space="preserve"> 1</w:t>
      </w:r>
      <w:r>
        <w:t>4</w:t>
      </w:r>
      <w:r w:rsidR="003A0533">
        <w:t xml:space="preserve"> už</w:t>
      </w:r>
      <w:r>
        <w:t xml:space="preserve">, 1 prieš (Juozas </w:t>
      </w:r>
      <w:proofErr w:type="spellStart"/>
      <w:r>
        <w:t>Barsteiga</w:t>
      </w:r>
      <w:proofErr w:type="spellEnd"/>
      <w:r>
        <w:t>)</w:t>
      </w:r>
      <w:r w:rsidR="003A0533" w:rsidRPr="007D4DE3">
        <w:t>.</w:t>
      </w:r>
    </w:p>
    <w:p w14:paraId="6E4C0D32" w14:textId="3A143F10"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DE359F">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7165C5E0" w:rsidR="00DB6AE5" w:rsidRDefault="00863BDB" w:rsidP="00930788">
      <w:pPr>
        <w:pStyle w:val="Sraopastraipa"/>
        <w:numPr>
          <w:ilvl w:val="0"/>
          <w:numId w:val="5"/>
        </w:numPr>
        <w:ind w:left="0" w:firstLine="1134"/>
        <w:contextualSpacing/>
      </w:pPr>
      <w:r>
        <w:t xml:space="preserve">SVARSTYTA. </w:t>
      </w:r>
      <w:r w:rsidR="00722458">
        <w:t>Rietavo savivaldybės mokytojų ir pagalbos mokiniui specialistų (išskyrus psichologus) 2023–2025 metų atestacijos programų patvirtinim</w:t>
      </w:r>
      <w:r w:rsidR="007C528B">
        <w:t>as</w:t>
      </w:r>
      <w:r w:rsidR="00930788">
        <w:t>.</w:t>
      </w:r>
    </w:p>
    <w:p w14:paraId="3CD588A9" w14:textId="1AD59330" w:rsidR="00722458" w:rsidRDefault="007C528B" w:rsidP="00722458">
      <w:pPr>
        <w:ind w:right="-141"/>
        <w:rPr>
          <w:lang w:eastAsia="lt-LT"/>
        </w:rPr>
      </w:pPr>
      <w:r w:rsidRPr="00DC3140">
        <w:rPr>
          <w:szCs w:val="24"/>
        </w:rPr>
        <w:t xml:space="preserve">       </w:t>
      </w:r>
      <w:r w:rsidR="00722458">
        <w:t>Švietimo, kultūros ir sporto komiteto pirmininkė Eglė Fabijonavičienė</w:t>
      </w:r>
      <w:r w:rsidR="00722458" w:rsidRPr="007C528B">
        <w:rPr>
          <w:bCs/>
          <w:szCs w:val="24"/>
        </w:rPr>
        <w:t xml:space="preserve"> </w:t>
      </w:r>
      <w:r w:rsidR="00172DDD" w:rsidRPr="007C528B">
        <w:rPr>
          <w:bCs/>
          <w:szCs w:val="24"/>
        </w:rPr>
        <w:t>teikė sprendimo projektą</w:t>
      </w:r>
      <w:r w:rsidR="00172DDD">
        <w:t xml:space="preserve"> – </w:t>
      </w:r>
      <w:r w:rsidR="00722458">
        <w:t>p</w:t>
      </w:r>
      <w:r w:rsidR="00722458">
        <w:rPr>
          <w:lang w:eastAsia="lt-LT"/>
        </w:rPr>
        <w:t>atvirtinti Rietavo Lauryno Ivinskio gimnazijos</w:t>
      </w:r>
      <w:r w:rsidR="00722458" w:rsidRPr="00A96212">
        <w:rPr>
          <w:lang w:eastAsia="lt-LT"/>
        </w:rPr>
        <w:t xml:space="preserve"> mokytojų ir pagalbos mokiniui</w:t>
      </w:r>
      <w:r w:rsidR="00722458">
        <w:rPr>
          <w:lang w:eastAsia="lt-LT"/>
        </w:rPr>
        <w:t xml:space="preserve"> </w:t>
      </w:r>
      <w:r w:rsidR="00722458" w:rsidRPr="00A96212">
        <w:rPr>
          <w:lang w:eastAsia="lt-LT"/>
        </w:rPr>
        <w:t xml:space="preserve">specialistų </w:t>
      </w:r>
      <w:r w:rsidR="00722458">
        <w:rPr>
          <w:lang w:eastAsia="lt-LT"/>
        </w:rPr>
        <w:t xml:space="preserve">(išskyrus psichologus) </w:t>
      </w:r>
      <w:r w:rsidR="00722458" w:rsidRPr="00A96212">
        <w:rPr>
          <w:lang w:eastAsia="lt-LT"/>
        </w:rPr>
        <w:t>20</w:t>
      </w:r>
      <w:r w:rsidR="00722458">
        <w:rPr>
          <w:lang w:eastAsia="lt-LT"/>
        </w:rPr>
        <w:t>23–2025</w:t>
      </w:r>
      <w:r w:rsidR="00722458" w:rsidRPr="00A96212">
        <w:rPr>
          <w:lang w:eastAsia="lt-LT"/>
        </w:rPr>
        <w:t xml:space="preserve"> metų atestacijos programą (</w:t>
      </w:r>
      <w:r w:rsidR="00722458">
        <w:rPr>
          <w:lang w:eastAsia="lt-LT"/>
        </w:rPr>
        <w:t>1 priedas</w:t>
      </w:r>
      <w:r w:rsidR="00722458" w:rsidRPr="00A96212">
        <w:rPr>
          <w:lang w:eastAsia="lt-LT"/>
        </w:rPr>
        <w:t>)</w:t>
      </w:r>
      <w:r w:rsidR="00722458">
        <w:rPr>
          <w:lang w:eastAsia="lt-LT"/>
        </w:rPr>
        <w:t xml:space="preserve">, Rietavo sav. Tverų gimnazijos mokytojų ir pagalbos mokiniui </w:t>
      </w:r>
      <w:r w:rsidR="00722458" w:rsidRPr="00A96212">
        <w:rPr>
          <w:lang w:eastAsia="lt-LT"/>
        </w:rPr>
        <w:t xml:space="preserve">specialistų </w:t>
      </w:r>
      <w:r w:rsidR="00722458">
        <w:rPr>
          <w:lang w:eastAsia="lt-LT"/>
        </w:rPr>
        <w:t xml:space="preserve">(išskyrus psichologus) </w:t>
      </w:r>
      <w:r w:rsidR="00722458" w:rsidRPr="00A96212">
        <w:rPr>
          <w:lang w:eastAsia="lt-LT"/>
        </w:rPr>
        <w:t>20</w:t>
      </w:r>
      <w:r w:rsidR="00722458">
        <w:rPr>
          <w:lang w:eastAsia="lt-LT"/>
        </w:rPr>
        <w:t>23–2025</w:t>
      </w:r>
      <w:r w:rsidR="00722458" w:rsidRPr="00A96212">
        <w:rPr>
          <w:lang w:eastAsia="lt-LT"/>
        </w:rPr>
        <w:t xml:space="preserve"> metų atestacijos programą (</w:t>
      </w:r>
      <w:r w:rsidR="00722458">
        <w:rPr>
          <w:lang w:eastAsia="lt-LT"/>
        </w:rPr>
        <w:t>2 priedas</w:t>
      </w:r>
      <w:r w:rsidR="00722458" w:rsidRPr="00A96212">
        <w:rPr>
          <w:lang w:eastAsia="lt-LT"/>
        </w:rPr>
        <w:t>)</w:t>
      </w:r>
      <w:r w:rsidR="00722458">
        <w:rPr>
          <w:lang w:eastAsia="lt-LT"/>
        </w:rPr>
        <w:t xml:space="preserve">, Rietavo Mykolo Kleopo Oginskio meno mokyklos mokytojų ir pagalbos mokiniui specialistų (išskyrus psichologus) </w:t>
      </w:r>
      <w:r w:rsidR="00722458" w:rsidRPr="00A96212">
        <w:rPr>
          <w:lang w:eastAsia="lt-LT"/>
        </w:rPr>
        <w:t>20</w:t>
      </w:r>
      <w:r w:rsidR="00722458">
        <w:rPr>
          <w:lang w:eastAsia="lt-LT"/>
        </w:rPr>
        <w:t>23–2025</w:t>
      </w:r>
      <w:r w:rsidR="00722458" w:rsidRPr="00A96212">
        <w:rPr>
          <w:lang w:eastAsia="lt-LT"/>
        </w:rPr>
        <w:t xml:space="preserve"> </w:t>
      </w:r>
      <w:r w:rsidR="00722458">
        <w:rPr>
          <w:lang w:eastAsia="lt-LT"/>
        </w:rPr>
        <w:t xml:space="preserve">metų atestacijos programą </w:t>
      </w:r>
      <w:r w:rsidR="00722458" w:rsidRPr="00A96212">
        <w:rPr>
          <w:lang w:eastAsia="lt-LT"/>
        </w:rPr>
        <w:t>(</w:t>
      </w:r>
      <w:r w:rsidR="00722458">
        <w:rPr>
          <w:lang w:eastAsia="lt-LT"/>
        </w:rPr>
        <w:t>3 priedas</w:t>
      </w:r>
      <w:r w:rsidR="00722458" w:rsidRPr="00A96212">
        <w:rPr>
          <w:lang w:eastAsia="lt-LT"/>
        </w:rPr>
        <w:t>)</w:t>
      </w:r>
      <w:r w:rsidR="00722458">
        <w:rPr>
          <w:lang w:eastAsia="lt-LT"/>
        </w:rPr>
        <w:t xml:space="preserve">, Rietavo lopšelio-darželio mokytojų ir pagalbos mokiniui specialistų (išskyrus psichologus) </w:t>
      </w:r>
      <w:r w:rsidR="00722458" w:rsidRPr="00A96212">
        <w:rPr>
          <w:lang w:eastAsia="lt-LT"/>
        </w:rPr>
        <w:t>20</w:t>
      </w:r>
      <w:r w:rsidR="00722458">
        <w:rPr>
          <w:lang w:eastAsia="lt-LT"/>
        </w:rPr>
        <w:t>23–2025</w:t>
      </w:r>
      <w:r w:rsidR="00722458" w:rsidRPr="00A96212">
        <w:rPr>
          <w:lang w:eastAsia="lt-LT"/>
        </w:rPr>
        <w:t xml:space="preserve"> </w:t>
      </w:r>
      <w:r w:rsidR="00722458">
        <w:rPr>
          <w:lang w:eastAsia="lt-LT"/>
        </w:rPr>
        <w:t xml:space="preserve">metų atestacijos programą </w:t>
      </w:r>
      <w:r w:rsidR="00722458" w:rsidRPr="00A96212">
        <w:rPr>
          <w:lang w:eastAsia="lt-LT"/>
        </w:rPr>
        <w:t>(</w:t>
      </w:r>
      <w:r w:rsidR="00722458">
        <w:rPr>
          <w:lang w:eastAsia="lt-LT"/>
        </w:rPr>
        <w:t>4 priedas</w:t>
      </w:r>
      <w:r w:rsidR="00722458" w:rsidRPr="00A96212">
        <w:rPr>
          <w:lang w:eastAsia="lt-LT"/>
        </w:rPr>
        <w:t>)</w:t>
      </w:r>
      <w:r w:rsidR="00722458">
        <w:rPr>
          <w:lang w:eastAsia="lt-LT"/>
        </w:rPr>
        <w:t>.</w:t>
      </w:r>
    </w:p>
    <w:p w14:paraId="66E89B73" w14:textId="4CD61211" w:rsidR="00722458" w:rsidRDefault="00722458" w:rsidP="00722458">
      <w:pPr>
        <w:ind w:right="-141"/>
        <w:rPr>
          <w:lang w:eastAsia="lt-LT"/>
        </w:rPr>
      </w:pPr>
      <w:r>
        <w:rPr>
          <w:lang w:eastAsia="lt-LT"/>
        </w:rPr>
        <w:t xml:space="preserve">        Pripažinti netekusiu galios Rietavo savivaldybės tarybos </w:t>
      </w:r>
      <w:r>
        <w:t xml:space="preserve">2021 m. lapkričio 25 d. </w:t>
      </w:r>
      <w:r>
        <w:rPr>
          <w:lang w:eastAsia="lt-LT"/>
        </w:rPr>
        <w:t>sprendimą</w:t>
      </w:r>
      <w:r>
        <w:t xml:space="preserve"> Nr. T1-163 </w:t>
      </w:r>
      <w:r>
        <w:rPr>
          <w:lang w:eastAsia="lt-LT"/>
        </w:rPr>
        <w:t>„Dėl Rietavo savivaldybės mokytojų ir pagalbos mokiniui specialistų (išskyrus psichologus) 2022</w:t>
      </w:r>
      <w:r>
        <w:rPr>
          <w:sz w:val="22"/>
        </w:rPr>
        <w:t>–</w:t>
      </w:r>
      <w:r>
        <w:rPr>
          <w:lang w:eastAsia="lt-LT"/>
        </w:rPr>
        <w:t xml:space="preserve">2024 metų atestacijos programų patvirtinimo“. </w:t>
      </w:r>
    </w:p>
    <w:p w14:paraId="4B8005AB" w14:textId="4A76D5B6" w:rsidR="009D06D1" w:rsidRDefault="009D06D1" w:rsidP="00722458">
      <w:pPr>
        <w:ind w:right="-141"/>
      </w:pPr>
      <w:r>
        <w:rPr>
          <w:lang w:eastAsia="lt-LT"/>
        </w:rPr>
        <w:t xml:space="preserve">        Tarybos narys Juozas </w:t>
      </w:r>
      <w:proofErr w:type="spellStart"/>
      <w:r>
        <w:rPr>
          <w:lang w:eastAsia="lt-LT"/>
        </w:rPr>
        <w:t>Barsteiga</w:t>
      </w:r>
      <w:proofErr w:type="spellEnd"/>
      <w:r>
        <w:rPr>
          <w:lang w:eastAsia="lt-LT"/>
        </w:rPr>
        <w:t xml:space="preserve">: neradau Rietavo Lauryno Ivinskio gimnazijos interneto svetainėje paviešintos </w:t>
      </w:r>
      <w:r>
        <w:t>mokytojų ir pagalbos mokiniui specialistų (išskyrus psichologus) atestacijos komisijos</w:t>
      </w:r>
      <w:r>
        <w:t>.</w:t>
      </w:r>
    </w:p>
    <w:p w14:paraId="4BF18D05" w14:textId="1A0EECB0" w:rsidR="009D06D1" w:rsidRDefault="009D06D1" w:rsidP="00722458">
      <w:pPr>
        <w:ind w:right="-141"/>
        <w:rPr>
          <w:lang w:eastAsia="lt-LT"/>
        </w:rPr>
      </w:pPr>
      <w:r>
        <w:t xml:space="preserve">        Savivaldybės meras Antanas Černeckis: Tarybos narys turi teisę paklausti, jeigu kas neaišku. Žinoma, negerai, kai svetainėje nėra skelbiama tokia informacija.</w:t>
      </w:r>
    </w:p>
    <w:p w14:paraId="5992CC34" w14:textId="16A50938" w:rsidR="003A0533" w:rsidRPr="00DC3140" w:rsidRDefault="00670103" w:rsidP="00722458">
      <w:pPr>
        <w:tabs>
          <w:tab w:val="left" w:pos="0"/>
          <w:tab w:val="left" w:pos="993"/>
          <w:tab w:val="left" w:pos="1418"/>
        </w:tabs>
        <w:ind w:firstLine="709"/>
        <w:rPr>
          <w:b/>
          <w:bCs/>
          <w:szCs w:val="24"/>
        </w:rPr>
      </w:pPr>
      <w:r>
        <w:t xml:space="preserve">      </w:t>
      </w:r>
      <w:r w:rsidR="009D06D1">
        <w:t xml:space="preserve"> </w:t>
      </w:r>
      <w:r>
        <w:t xml:space="preserve"> </w:t>
      </w:r>
      <w:r w:rsidR="00DB6AE5" w:rsidRPr="00DC3140">
        <w:rPr>
          <w:bCs/>
          <w:szCs w:val="24"/>
        </w:rPr>
        <w:t>Balsuota už pateiktą sprendimo projektą – 1</w:t>
      </w:r>
      <w:r w:rsidR="009B6A42" w:rsidRPr="00DC3140">
        <w:rPr>
          <w:bCs/>
          <w:szCs w:val="24"/>
        </w:rPr>
        <w:t>5</w:t>
      </w:r>
      <w:r w:rsidR="00DB6AE5" w:rsidRPr="00DC3140">
        <w:rPr>
          <w:bCs/>
          <w:szCs w:val="24"/>
        </w:rPr>
        <w:t xml:space="preserve"> už.</w:t>
      </w:r>
    </w:p>
    <w:p w14:paraId="6FB0C632" w14:textId="545F78EB"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9D06D1">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7248A0E4"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722458">
        <w:t>Rietavo sav. Tverų gimnazijos mokytojų ir pagalbos mokiniui specialistų (išskyrus psichologus) atestacijos komisijos patvirtinim</w:t>
      </w:r>
      <w:r w:rsidR="00DC3140">
        <w:t>as</w:t>
      </w:r>
      <w:r w:rsidR="000739F3">
        <w:rPr>
          <w:iCs/>
        </w:rPr>
        <w:t>.</w:t>
      </w:r>
    </w:p>
    <w:p w14:paraId="0CDBE69C" w14:textId="6DAEA576" w:rsidR="00722458" w:rsidRPr="0063581E" w:rsidRDefault="00722458" w:rsidP="00722458">
      <w:pPr>
        <w:ind w:firstLine="0"/>
      </w:pPr>
      <w:r>
        <w:t xml:space="preserve">               </w:t>
      </w:r>
      <w:r w:rsidR="009D06D1">
        <w:t xml:space="preserve"> </w:t>
      </w:r>
      <w:r>
        <w:t xml:space="preserve">  Švietimo, kultūros ir sporto komiteto pirmininkė Eglė Fabijonavičienė</w:t>
      </w:r>
      <w:r w:rsidRPr="0067115A">
        <w:t xml:space="preserve"> </w:t>
      </w:r>
      <w:r w:rsidR="00342366" w:rsidRPr="0067115A">
        <w:t xml:space="preserve">teikė sprendimo projektą </w:t>
      </w:r>
      <w:r w:rsidR="00342366" w:rsidRPr="007C528B">
        <w:rPr>
          <w:b/>
        </w:rPr>
        <w:t xml:space="preserve">– </w:t>
      </w:r>
      <w:r w:rsidRPr="00722458">
        <w:rPr>
          <w:bCs/>
        </w:rPr>
        <w:t>p</w:t>
      </w:r>
      <w:r w:rsidRPr="00E630C0">
        <w:t>atvirtinti Rietavo sav</w:t>
      </w:r>
      <w:r>
        <w:t>. Tverų gimnazijos</w:t>
      </w:r>
      <w:r w:rsidRPr="00E630C0">
        <w:t xml:space="preserve">  mokytojų ir pagalbos mokiniui specialistų (išskyrus psichologus) atestacijos komisiją: </w:t>
      </w:r>
      <w:r>
        <w:t xml:space="preserve">Elena Jurkuvienė – </w:t>
      </w:r>
      <w:r w:rsidRPr="00E630C0">
        <w:t>Rietavo sav</w:t>
      </w:r>
      <w:r>
        <w:t xml:space="preserve">. Tverų gimnazijos direktoriaus pavaduotoja ugdymui (komisijos pirmininkė); Rima Mikalauskaitė – </w:t>
      </w:r>
      <w:r w:rsidRPr="00E630C0">
        <w:t>Rietavo sav</w:t>
      </w:r>
      <w:r>
        <w:t>. Tverų gimnazijos mokytoja metodininkė,</w:t>
      </w:r>
      <w:r w:rsidRPr="00597C17">
        <w:t xml:space="preserve"> </w:t>
      </w:r>
      <w:r>
        <w:t xml:space="preserve">deleguota mokytojų tarybos (komisijos sekretorė); Andrius Černeckis – </w:t>
      </w:r>
      <w:r w:rsidRPr="00E630C0">
        <w:t>Rietavo sav</w:t>
      </w:r>
      <w:r>
        <w:t>. Tverų gimnazijos mokytojas metodininkas,</w:t>
      </w:r>
      <w:r w:rsidRPr="00597C17">
        <w:t xml:space="preserve"> </w:t>
      </w:r>
      <w:r>
        <w:t xml:space="preserve">deleguotas mokytojų tarybos; Jolanta Grevienė – Rietavo savivaldybės administracijos Švietimo, kultūros ir sporto skyriaus vyr. specialistė, laikinai einanti skyriaus vedėjos pareigas; Loreta Lidekauskienė – </w:t>
      </w:r>
      <w:r w:rsidRPr="00E630C0">
        <w:t>Rietavo sav</w:t>
      </w:r>
      <w:r>
        <w:t>. Tverų gimnazijos mokytoja metodininkė,</w:t>
      </w:r>
      <w:r w:rsidRPr="00597C17">
        <w:t xml:space="preserve"> </w:t>
      </w:r>
      <w:r>
        <w:t xml:space="preserve">deleguota Rietavo sav. Tverų gimnazijos profesinės sąjungos; Kristina Miliauskienė – tėvų atstovė, deleguota gimnazijos tarybos; </w:t>
      </w:r>
      <w:r w:rsidRPr="0063581E">
        <w:t xml:space="preserve">Daiva Stankuvienė – Tverų gimnazijos vyr. mokytoja, deleguota mokytojų tarybos. </w:t>
      </w:r>
    </w:p>
    <w:p w14:paraId="6B2AB6C0" w14:textId="482EEE9F" w:rsidR="00722458" w:rsidRPr="0063581E" w:rsidRDefault="00722458" w:rsidP="00722458">
      <w:pPr>
        <w:ind w:firstLine="0"/>
      </w:pPr>
      <w:r>
        <w:t xml:space="preserve">                  </w:t>
      </w:r>
      <w:r w:rsidRPr="0063581E">
        <w:t xml:space="preserve">Pripažinti netekusiu galios Rietavo savivaldybės tarybos 2019 m. lapkričio 21 d. sprendimą Nr. T1-150 ,,Dėl Rietavo sav. Tverų gimnazijos mokyklos mokytojų ir pagalbos mokiniui specialistų (išskyrus psichologus) </w:t>
      </w:r>
      <w:r w:rsidRPr="0063581E">
        <w:rPr>
          <w:szCs w:val="24"/>
        </w:rPr>
        <w:t xml:space="preserve"> atestacijos komisijos patvirtinimo“. </w:t>
      </w:r>
    </w:p>
    <w:p w14:paraId="20F913A4" w14:textId="3F4B750C" w:rsidR="00342366" w:rsidRPr="0048099C" w:rsidRDefault="009D76DF" w:rsidP="00722458">
      <w:pPr>
        <w:tabs>
          <w:tab w:val="left" w:pos="1560"/>
        </w:tabs>
        <w:ind w:firstLine="567"/>
      </w:pPr>
      <w:r>
        <w:t xml:space="preserve">       </w:t>
      </w:r>
      <w:r w:rsidR="009D06D1">
        <w:t xml:space="preserve"> </w:t>
      </w:r>
      <w:r w:rsidR="00722458">
        <w:t xml:space="preserve">  </w:t>
      </w:r>
      <w:r w:rsidR="00342366" w:rsidRPr="0048099C">
        <w:t xml:space="preserve">Balsuota už pateiktą sprendimo projektą – </w:t>
      </w:r>
      <w:r w:rsidR="003A0533" w:rsidRPr="0048099C">
        <w:t>1</w:t>
      </w:r>
      <w:r w:rsidR="00E77D52">
        <w:t>5</w:t>
      </w:r>
      <w:r w:rsidR="003A0533" w:rsidRPr="0048099C">
        <w:t xml:space="preserve"> už</w:t>
      </w:r>
      <w:r w:rsidR="00342366" w:rsidRPr="0048099C">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48270D18" w:rsidR="00930788" w:rsidRPr="00930788" w:rsidRDefault="00B95B20" w:rsidP="00930788">
      <w:pPr>
        <w:pStyle w:val="Sraopastraipa"/>
        <w:numPr>
          <w:ilvl w:val="0"/>
          <w:numId w:val="6"/>
        </w:numPr>
        <w:tabs>
          <w:tab w:val="left" w:pos="1276"/>
        </w:tabs>
        <w:ind w:left="0" w:firstLine="1134"/>
        <w:contextualSpacing/>
      </w:pPr>
      <w:r>
        <w:t xml:space="preserve">SVARSTYTA. </w:t>
      </w:r>
      <w:r w:rsidR="005B0B24">
        <w:t>Rietavo Mykolo Kleopo Oginskio meno mokyklos mokytojų ir pagalbos mokiniui specialistų (išskyrus psichologus) atestacijos komisijos patvirtinim</w:t>
      </w:r>
      <w:r w:rsidR="00670103">
        <w:t>a</w:t>
      </w:r>
      <w:r w:rsidR="00DC3140">
        <w:t>s</w:t>
      </w:r>
      <w:r>
        <w:rPr>
          <w:iCs/>
        </w:rPr>
        <w:t>.</w:t>
      </w:r>
    </w:p>
    <w:p w14:paraId="48B6F529" w14:textId="28A47C0B" w:rsidR="005B0B24" w:rsidRPr="0063581E" w:rsidRDefault="005B0B24" w:rsidP="005B0B24">
      <w:pPr>
        <w:ind w:firstLine="0"/>
      </w:pPr>
      <w:r>
        <w:t xml:space="preserve">                   Švietimo, kultūros ir sporto komiteto pirmininkė Eglė Fabijonavičienė </w:t>
      </w:r>
      <w:r w:rsidR="00B95B20" w:rsidRPr="00670103">
        <w:rPr>
          <w:bCs/>
          <w:iCs/>
          <w:szCs w:val="24"/>
        </w:rPr>
        <w:t>teikė sprendimo projektą</w:t>
      </w:r>
      <w:r w:rsidR="00B95B20" w:rsidRPr="00D72116">
        <w:rPr>
          <w:iCs/>
        </w:rPr>
        <w:t xml:space="preserve"> – </w:t>
      </w:r>
      <w:r>
        <w:rPr>
          <w:iCs/>
        </w:rPr>
        <w:t>p</w:t>
      </w:r>
      <w:r w:rsidRPr="00E630C0">
        <w:t xml:space="preserve">atvirtinti </w:t>
      </w:r>
      <w:r w:rsidRPr="005228D3">
        <w:t xml:space="preserve">Rietavo </w:t>
      </w:r>
      <w:r>
        <w:t>Mykolo Kleopo Oginskio meno mokyklos</w:t>
      </w:r>
      <w:r w:rsidRPr="00E630C0">
        <w:t xml:space="preserve"> mokytojų ir pagalbos mokiniui specialistų (išskyrus psichologus) atestacijos komisiją: </w:t>
      </w:r>
      <w:r>
        <w:t xml:space="preserve">Jolita Budriuvienė – </w:t>
      </w:r>
      <w:r w:rsidRPr="005228D3">
        <w:t xml:space="preserve">Rietavo </w:t>
      </w:r>
      <w:r>
        <w:t>Mykolo Kleopo Oginskio meno mokyklos</w:t>
      </w:r>
      <w:r w:rsidRPr="00E630C0">
        <w:t xml:space="preserve"> </w:t>
      </w:r>
      <w:r>
        <w:t xml:space="preserve">direktoriaus pavaduotoja ugdymui (komisijos pirmininkė); Juozas Barsteiga – </w:t>
      </w:r>
      <w:r w:rsidRPr="005228D3">
        <w:t xml:space="preserve">Rietavo </w:t>
      </w:r>
      <w:r>
        <w:t>Mykolo Kleopo Oginskio meno mokyklos</w:t>
      </w:r>
      <w:r w:rsidRPr="00E630C0">
        <w:t xml:space="preserve"> </w:t>
      </w:r>
      <w:r>
        <w:t xml:space="preserve">vyr. mokytojas, </w:t>
      </w:r>
      <w:r>
        <w:lastRenderedPageBreak/>
        <w:t xml:space="preserve">deleguotas </w:t>
      </w:r>
      <w:r w:rsidRPr="005228D3">
        <w:t xml:space="preserve">Rietavo </w:t>
      </w:r>
      <w:r>
        <w:t>Mykolo Kleopo Oginskio meno mokyklos profesinės sąjungos; Simona Česnauskienė – tėvų atstovė, deleguota mokyklos</w:t>
      </w:r>
      <w:r w:rsidRPr="00E630C0">
        <w:t xml:space="preserve"> </w:t>
      </w:r>
      <w:r>
        <w:t xml:space="preserve">tarybos; Jolanta Grevienė – Rietavo savivaldybės administracijos Švietimo, kultūros ir sporto skyriaus vyr. specialistė, laikinai einanti skyriaus vedėjos pareigas; Algimantas Krėpšta – </w:t>
      </w:r>
      <w:r w:rsidRPr="005228D3">
        <w:t xml:space="preserve">Rietavo </w:t>
      </w:r>
      <w:r>
        <w:t>Mykolo Kleopo Oginskio meno mokyklos</w:t>
      </w:r>
      <w:r w:rsidRPr="00E630C0">
        <w:t xml:space="preserve"> </w:t>
      </w:r>
      <w:r>
        <w:t>mokytojas metodininkas,</w:t>
      </w:r>
      <w:r w:rsidRPr="00597C17">
        <w:t xml:space="preserve"> </w:t>
      </w:r>
      <w:r>
        <w:t xml:space="preserve">deleguotas mokytojų tarybos; Gintarė Sabaliauskienė – </w:t>
      </w:r>
      <w:r w:rsidRPr="005228D3">
        <w:t xml:space="preserve">Rietavo </w:t>
      </w:r>
      <w:r>
        <w:t xml:space="preserve">Mykolo Kleopo Oginskio meno mokyklos </w:t>
      </w:r>
      <w:r w:rsidRPr="0063581E">
        <w:t xml:space="preserve">vyr. mokytoja, deleguota mokytojų tarybos. </w:t>
      </w:r>
    </w:p>
    <w:p w14:paraId="2DE804AE" w14:textId="20DD4F99" w:rsidR="005B0B24" w:rsidRDefault="005B0B24" w:rsidP="005B0B24">
      <w:pPr>
        <w:ind w:firstLine="0"/>
        <w:rPr>
          <w:szCs w:val="24"/>
        </w:rPr>
      </w:pPr>
      <w:r>
        <w:t xml:space="preserve">                   </w:t>
      </w:r>
      <w:r w:rsidRPr="004A305F">
        <w:t xml:space="preserve">Pripažinti netekusiu galios Rietavo savivaldybės tarybos 2019 m. lapkričio 21 d. sprendimą Nr. T1-151 ,,Dėl Rietavo Mykolo Kleopo Oginskio meno mokyklos mokytojų ir pagalbos mokiniui specialistų (išskyrus psichologus) </w:t>
      </w:r>
      <w:r w:rsidRPr="004A305F">
        <w:rPr>
          <w:szCs w:val="24"/>
        </w:rPr>
        <w:t xml:space="preserve"> atestacijos komisijos patvirtinimo“. </w:t>
      </w:r>
    </w:p>
    <w:p w14:paraId="2F9337B0" w14:textId="3908586F" w:rsidR="00B95B20" w:rsidRPr="0048099C" w:rsidRDefault="00670103" w:rsidP="005B0B24">
      <w:pPr>
        <w:ind w:firstLine="1080"/>
        <w:jc w:val="left"/>
        <w:rPr>
          <w:szCs w:val="24"/>
        </w:rPr>
      </w:pPr>
      <w:r>
        <w:t xml:space="preserve"> </w:t>
      </w:r>
      <w:r w:rsidR="00B95B20" w:rsidRPr="0048099C">
        <w:rPr>
          <w:szCs w:val="24"/>
        </w:rPr>
        <w:t>Balsuota už pateiktą sprendimo projektą – 1</w:t>
      </w:r>
      <w:r w:rsidR="00A20E2D">
        <w:rPr>
          <w:szCs w:val="24"/>
        </w:rPr>
        <w:t>5</w:t>
      </w:r>
      <w:r w:rsidR="00B95B20" w:rsidRPr="0048099C">
        <w:rPr>
          <w:szCs w:val="24"/>
        </w:rPr>
        <w:t xml:space="preserve"> už.</w:t>
      </w:r>
    </w:p>
    <w:p w14:paraId="3DCC1BD3" w14:textId="0108E4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00670103">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146811A2" w14:textId="735E47FC" w:rsidR="005B0B24" w:rsidRPr="005B0B24" w:rsidRDefault="00863C73" w:rsidP="005B0B24">
      <w:pPr>
        <w:pStyle w:val="Sraopastraipa"/>
        <w:numPr>
          <w:ilvl w:val="0"/>
          <w:numId w:val="6"/>
        </w:numPr>
        <w:tabs>
          <w:tab w:val="left" w:pos="1134"/>
        </w:tabs>
        <w:ind w:left="0" w:firstLine="1134"/>
        <w:contextualSpacing/>
      </w:pPr>
      <w:r>
        <w:t xml:space="preserve"> </w:t>
      </w:r>
      <w:r w:rsidR="005B0B24">
        <w:t xml:space="preserve">SVARSTYTA. </w:t>
      </w:r>
      <w:r w:rsidR="005B0B24">
        <w:rPr>
          <w:iCs/>
        </w:rPr>
        <w:t>Mokesčio už vaikų išlaikymą Rietavo sav. Tverų gimnazijos prailgintos dienos grupėje tvarkos, patvirtintos Rietavo savivaldybės tarybos 2017 m. liepos 13 d. sprendimu Nr. T1-138 „Dėl Prailgintos dienos grupės Rietavo sav. Tverų gimnazijoje įsteigimo ir Mokesčio už vaikų išlaikymą Rietavo sav. Tverų gimnazijos prailgintos dienos grupėje tvarkos patvirtinimo“, 4.3. papunkčio ir 7 punkto pakeitimas.</w:t>
      </w:r>
    </w:p>
    <w:p w14:paraId="587C9F22" w14:textId="362F47EE" w:rsidR="005B0B24" w:rsidRPr="005B0B24" w:rsidRDefault="005B0B24" w:rsidP="005B0B24">
      <w:pPr>
        <w:ind w:right="-1" w:firstLine="567"/>
        <w:rPr>
          <w:szCs w:val="24"/>
        </w:rPr>
      </w:pPr>
      <w:r>
        <w:t xml:space="preserve">         Švietimo, kultūros ir sporto komiteto pirmininkė Eglė Fabijonavičienė teikė sprendimo projektą – p</w:t>
      </w:r>
      <w:r w:rsidRPr="005B0B24">
        <w:rPr>
          <w:szCs w:val="24"/>
        </w:rPr>
        <w:t>akeisti Mokesčio už vaikų išlaikymą Rietavo sav. Tverų gimnazijos prailgintos dienos grupėje tvarkos, patvirtintos Rietavo savivaldybės tarybos 2017 m. liepos 13 d. sprendimu Nr. T1-138 „Dėl Prailgintos dienos grupės Rietavo sav. Tverų gimnazijoje įsteigimo ir mokesčio už vaikų išlaikymą Rietavo sav. Tverų gimnazijos prailgintos dienos grupėje tvarkos patvirtinimo“, 4.3. papunktį ir 7 punktą ir juos išdėstyti nauja redakcija:</w:t>
      </w:r>
    </w:p>
    <w:p w14:paraId="3FF1B14B" w14:textId="274571E7" w:rsidR="005B0B24" w:rsidRPr="005B0B24" w:rsidRDefault="005B0B24" w:rsidP="005B0B24">
      <w:pPr>
        <w:ind w:right="-1" w:firstLine="567"/>
        <w:rPr>
          <w:szCs w:val="24"/>
        </w:rPr>
      </w:pPr>
      <w:r>
        <w:rPr>
          <w:szCs w:val="24"/>
        </w:rPr>
        <w:t xml:space="preserve">         </w:t>
      </w:r>
      <w:r w:rsidRPr="005B0B24">
        <w:rPr>
          <w:szCs w:val="24"/>
        </w:rPr>
        <w:t xml:space="preserve">„4.3. mokesčiui vaiko ugdymo reikmėms lengvatos netaikomos, išskyrus atvejus, kai vaikams, Savivaldybės direktoriaus įsakymu buvo nustatytas privalomas ikimokyklinis ugdymas, tuo atveju mokestis vaiko ugdymo reikmėms nerenkamas.“ </w:t>
      </w:r>
    </w:p>
    <w:p w14:paraId="362B7133" w14:textId="0A318DA0" w:rsidR="005B0B24" w:rsidRDefault="005B0B24" w:rsidP="005B0B24">
      <w:pPr>
        <w:ind w:right="-1" w:firstLine="567"/>
        <w:rPr>
          <w:szCs w:val="24"/>
        </w:rPr>
      </w:pPr>
      <w:r>
        <w:rPr>
          <w:szCs w:val="24"/>
        </w:rPr>
        <w:t xml:space="preserve">         </w:t>
      </w:r>
      <w:r w:rsidRPr="005B0B24">
        <w:rPr>
          <w:szCs w:val="24"/>
        </w:rPr>
        <w:t>„7. Vaikų išlaikymo mokestis už praėjusį mėnesį apskaičiuojamas iki kito mėnesio 10 dienos. Vaikų išlaikymo mokestis už praėjusį mėnesį turi būti sumokamas iki kito mėnesio 25 dienos. Dėl nepateisinamų priežasčių laiku nesumokėjus mokesčio, įstaigos vadovas turi teisę išbraukti iš prailgintos dienos grupės vaikų sąrašo, o mokestis išieškomas Lietuvos Respublikos teisės aktų numatyta tvarka. Mokestis už ugdymą ir maitinimo paslaugą nemokamas, kai Savivaldybės administracijos direktoriaus įsakymu vaikui skirtas privalomas ikimokyklinis ugdymas.“</w:t>
      </w:r>
    </w:p>
    <w:p w14:paraId="2A12F211" w14:textId="517FC2C7" w:rsidR="005B0B24" w:rsidRDefault="009A1A4B" w:rsidP="005B0B24">
      <w:pPr>
        <w:ind w:right="-1" w:firstLine="567"/>
        <w:rPr>
          <w:szCs w:val="24"/>
        </w:rPr>
      </w:pPr>
      <w:r>
        <w:rPr>
          <w:szCs w:val="24"/>
        </w:rPr>
        <w:t xml:space="preserve">         Tarybos narė Vilija </w:t>
      </w:r>
      <w:proofErr w:type="spellStart"/>
      <w:r>
        <w:rPr>
          <w:szCs w:val="24"/>
        </w:rPr>
        <w:t>Razmienė</w:t>
      </w:r>
      <w:proofErr w:type="spellEnd"/>
      <w:r>
        <w:rPr>
          <w:szCs w:val="24"/>
        </w:rPr>
        <w:t xml:space="preserve"> tikslinosi, ar ne visiems privalomas ikimokyklinis ugdymas?</w:t>
      </w:r>
    </w:p>
    <w:p w14:paraId="2D6039C4" w14:textId="38F40589" w:rsidR="009A1A4B" w:rsidRDefault="009A1A4B" w:rsidP="005B0B24">
      <w:pPr>
        <w:ind w:right="-1" w:firstLine="567"/>
        <w:rPr>
          <w:szCs w:val="24"/>
        </w:rPr>
      </w:pPr>
      <w:r>
        <w:rPr>
          <w:szCs w:val="24"/>
        </w:rPr>
        <w:t xml:space="preserve">          Švietimo, kultūros ir sporto skyriaus vyr. specialistė švietimui, laikinai einanti skyriaus vedėjo pareigas Jolanta </w:t>
      </w:r>
      <w:proofErr w:type="spellStart"/>
      <w:r>
        <w:rPr>
          <w:szCs w:val="24"/>
        </w:rPr>
        <w:t>Grevienė</w:t>
      </w:r>
      <w:proofErr w:type="spellEnd"/>
      <w:r>
        <w:rPr>
          <w:szCs w:val="24"/>
        </w:rPr>
        <w:t xml:space="preserve">: kol kas nėra, bet gali būti taikomas vaikams, kurie auga socialinės rizikos šeimose. </w:t>
      </w:r>
    </w:p>
    <w:p w14:paraId="4DFE8643" w14:textId="7604F745" w:rsidR="005B0B24" w:rsidRPr="0048099C" w:rsidRDefault="005B0B24" w:rsidP="005B0B24">
      <w:pPr>
        <w:ind w:firstLine="1080"/>
        <w:jc w:val="left"/>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387184EB"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49E6970F" w14:textId="77777777" w:rsidR="005B0B24" w:rsidRPr="005B0B24" w:rsidRDefault="005B0B24" w:rsidP="005B0B24">
      <w:pPr>
        <w:ind w:right="-1" w:firstLine="567"/>
        <w:rPr>
          <w:szCs w:val="24"/>
        </w:rPr>
      </w:pPr>
    </w:p>
    <w:p w14:paraId="7E0631C3" w14:textId="574B36C6" w:rsidR="005B0B24" w:rsidRPr="005B0B24" w:rsidRDefault="005B0B24" w:rsidP="005B0B24">
      <w:pPr>
        <w:pStyle w:val="Sraopastraipa"/>
        <w:numPr>
          <w:ilvl w:val="0"/>
          <w:numId w:val="6"/>
        </w:numPr>
        <w:tabs>
          <w:tab w:val="left" w:pos="1134"/>
        </w:tabs>
        <w:ind w:left="0" w:firstLine="1134"/>
        <w:contextualSpacing/>
      </w:pPr>
      <w:r>
        <w:t xml:space="preserve"> SVARSTYTA. </w:t>
      </w:r>
      <w:r>
        <w:rPr>
          <w:iCs/>
        </w:rPr>
        <w:t>Mokesčio už vaikų išlaikymą Rietavo lopšelyje-darželyje tvarkos, patvirtintos Rietavo savivaldybės tarybos 2022 m. gegužės 26 d. sprendimu Nr. T1-86 „Dėl Mokesčio už vaikų išlaikymą Rietavo lopšelyje-darželyje tvarkos aprašo patvirtinimo“, 4.3. papunkčio pakeitimas.</w:t>
      </w:r>
    </w:p>
    <w:p w14:paraId="1968B480" w14:textId="0B4DCD7C" w:rsidR="005B0B24" w:rsidRPr="005B0B24" w:rsidRDefault="005B0B24" w:rsidP="005B0B24">
      <w:pPr>
        <w:ind w:right="-1" w:firstLine="709"/>
        <w:rPr>
          <w:szCs w:val="24"/>
        </w:rPr>
      </w:pPr>
      <w:r>
        <w:t xml:space="preserve">       Švietimo, kultūros ir sporto komiteto pirmininkė Eglė Fabijonavičienė teikė sprendimo projektą – p</w:t>
      </w:r>
      <w:r w:rsidRPr="005B0B24">
        <w:rPr>
          <w:szCs w:val="24"/>
        </w:rPr>
        <w:t xml:space="preserve">akeisti Mokesčio už vaikų išlaikymą Rietavo lopšelyje-darželyje tvarkos, patvirtintos Rietavo savivaldybės tarybos 2022 m. gegužės 26 d. sprendimu Nr. T1-86 „Dėl </w:t>
      </w:r>
      <w:r w:rsidRPr="005B0B24">
        <w:t>mokesčio už vaikų išlaikymą Rietavo lopšelyje-darželyje tvarkos aprašo patvirtinimo</w:t>
      </w:r>
      <w:r w:rsidRPr="005B0B24">
        <w:rPr>
          <w:szCs w:val="24"/>
        </w:rPr>
        <w:t>“, 4.3. papunktį ir jį išdėstyti nauja redakcija:</w:t>
      </w:r>
    </w:p>
    <w:p w14:paraId="60E14B5E" w14:textId="30647DCE" w:rsidR="005B0B24" w:rsidRPr="005B0B24" w:rsidRDefault="005B0B24" w:rsidP="005B0B24">
      <w:pPr>
        <w:ind w:right="-1" w:firstLine="709"/>
        <w:rPr>
          <w:szCs w:val="24"/>
        </w:rPr>
      </w:pPr>
      <w:r>
        <w:rPr>
          <w:szCs w:val="24"/>
        </w:rPr>
        <w:lastRenderedPageBreak/>
        <w:t xml:space="preserve">       </w:t>
      </w:r>
      <w:r w:rsidRPr="005B0B24">
        <w:rPr>
          <w:szCs w:val="24"/>
        </w:rPr>
        <w:t>„4.3. mokesčiui vaiko ugdymo reikmėms lengvatos netaikomos,</w:t>
      </w:r>
      <w:r w:rsidRPr="005B0B24">
        <w:rPr>
          <w:color w:val="FF0000"/>
          <w:szCs w:val="24"/>
        </w:rPr>
        <w:t xml:space="preserve"> </w:t>
      </w:r>
      <w:r w:rsidRPr="005B0B24">
        <w:rPr>
          <w:szCs w:val="24"/>
        </w:rPr>
        <w:t xml:space="preserve">išskyrus atvejus, kai vaikams, Savivaldybės direktoriaus įsakymu buvo nustatytas privalomas ikimokyklinis ugdymas, tuo atveju mokestis vaiko ugdymo reikmėms nerenkamas.“ </w:t>
      </w:r>
    </w:p>
    <w:p w14:paraId="3C7BA0C5" w14:textId="66B45FFA" w:rsidR="005B0B24" w:rsidRPr="0048099C" w:rsidRDefault="005B0B24" w:rsidP="005B0B24">
      <w:pPr>
        <w:ind w:firstLine="1080"/>
        <w:jc w:val="left"/>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6DD38579"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695F7D54" w14:textId="77777777" w:rsidR="005B0B24" w:rsidRDefault="005B0B24" w:rsidP="005B0B24">
      <w:pPr>
        <w:pStyle w:val="Sraopastraipa"/>
        <w:ind w:left="0" w:firstLine="1134"/>
        <w:contextualSpacing/>
      </w:pPr>
    </w:p>
    <w:p w14:paraId="50CAF26B" w14:textId="57B342D4" w:rsidR="005B0B24" w:rsidRPr="005B0B24" w:rsidRDefault="005B0B24" w:rsidP="00863C73">
      <w:pPr>
        <w:pStyle w:val="Sraopastraipa"/>
        <w:numPr>
          <w:ilvl w:val="0"/>
          <w:numId w:val="6"/>
        </w:numPr>
        <w:tabs>
          <w:tab w:val="left" w:pos="1276"/>
        </w:tabs>
        <w:ind w:hanging="126"/>
        <w:contextualSpacing/>
      </w:pPr>
      <w:r>
        <w:t xml:space="preserve"> SVARSTYTA. A</w:t>
      </w:r>
      <w:r>
        <w:rPr>
          <w:iCs/>
        </w:rPr>
        <w:t>smeninės pagalbos valandinio įkainio patvirtinimas.</w:t>
      </w:r>
    </w:p>
    <w:p w14:paraId="6453AD35" w14:textId="224AB956" w:rsidR="005B0B24" w:rsidRDefault="005B0B24" w:rsidP="005B0B24">
      <w:pPr>
        <w:pStyle w:val="Pagrindinistekstas"/>
        <w:tabs>
          <w:tab w:val="left" w:pos="0"/>
          <w:tab w:val="left" w:pos="780"/>
          <w:tab w:val="left" w:pos="1134"/>
        </w:tabs>
        <w:ind w:right="-42"/>
        <w:jc w:val="both"/>
        <w:rPr>
          <w:b w:val="0"/>
          <w:sz w:val="24"/>
          <w:szCs w:val="24"/>
        </w:rPr>
      </w:pPr>
      <w:r>
        <w:rPr>
          <w:iCs/>
        </w:rPr>
        <w:t xml:space="preserve">                 </w:t>
      </w:r>
      <w:r w:rsidRPr="005B0B24">
        <w:rPr>
          <w:b w:val="0"/>
          <w:bCs/>
          <w:iCs/>
          <w:sz w:val="24"/>
          <w:szCs w:val="24"/>
        </w:rPr>
        <w:t xml:space="preserve">Sveikatos ir socialinės paramos komiteto pirmininkas Saulius Jonušas </w:t>
      </w:r>
      <w:r w:rsidRPr="005B0B24">
        <w:rPr>
          <w:b w:val="0"/>
          <w:bCs/>
          <w:sz w:val="24"/>
          <w:szCs w:val="24"/>
        </w:rPr>
        <w:t>teikė sprendimo projektą</w:t>
      </w:r>
      <w:r>
        <w:t xml:space="preserve"> – </w:t>
      </w:r>
      <w:r w:rsidRPr="005B0B24">
        <w:rPr>
          <w:b w:val="0"/>
          <w:bCs/>
          <w:sz w:val="24"/>
          <w:szCs w:val="24"/>
        </w:rPr>
        <w:t>p</w:t>
      </w:r>
      <w:r>
        <w:rPr>
          <w:b w:val="0"/>
          <w:sz w:val="24"/>
          <w:szCs w:val="24"/>
        </w:rPr>
        <w:t>atvirtinti Rietavo socialinių paslaugų centro teikiamos asmeninės pagalbos valandinį įkainį – 1</w:t>
      </w:r>
      <w:r w:rsidRPr="009415FC">
        <w:rPr>
          <w:b w:val="0"/>
          <w:sz w:val="24"/>
          <w:szCs w:val="24"/>
        </w:rPr>
        <w:t>0,</w:t>
      </w:r>
      <w:r>
        <w:rPr>
          <w:b w:val="0"/>
          <w:sz w:val="24"/>
          <w:szCs w:val="24"/>
        </w:rPr>
        <w:t xml:space="preserve">96 Eur. </w:t>
      </w:r>
    </w:p>
    <w:p w14:paraId="7928A451" w14:textId="16CAB2AD" w:rsidR="005B0B24" w:rsidRDefault="005B0B24" w:rsidP="005B0B24">
      <w:pPr>
        <w:pStyle w:val="Pagrindinistekstas"/>
        <w:tabs>
          <w:tab w:val="left" w:pos="0"/>
          <w:tab w:val="left" w:pos="780"/>
          <w:tab w:val="left" w:pos="1134"/>
        </w:tabs>
        <w:ind w:right="-42"/>
        <w:jc w:val="both"/>
        <w:rPr>
          <w:b w:val="0"/>
          <w:sz w:val="24"/>
          <w:szCs w:val="24"/>
        </w:rPr>
      </w:pPr>
      <w:r>
        <w:rPr>
          <w:b w:val="0"/>
          <w:sz w:val="24"/>
          <w:szCs w:val="24"/>
        </w:rPr>
        <w:t xml:space="preserve">                   Pripažinti netekusiu galios Rietavo savivaldybės tarybos 2021 m. spalio 28 d. sprendimą Nr. T1-153 „Dėl asmeninės pagalbos valandinio įkainio patvirtinimo“.</w:t>
      </w:r>
    </w:p>
    <w:p w14:paraId="27349E01" w14:textId="60C2A91E" w:rsidR="005B0B24" w:rsidRDefault="005B0B24" w:rsidP="005B0B24">
      <w:pPr>
        <w:pStyle w:val="Pagrindinistekstas"/>
        <w:tabs>
          <w:tab w:val="left" w:pos="0"/>
          <w:tab w:val="left" w:pos="780"/>
          <w:tab w:val="left" w:pos="1134"/>
        </w:tabs>
        <w:ind w:left="780" w:right="-42"/>
        <w:jc w:val="both"/>
        <w:rPr>
          <w:b w:val="0"/>
          <w:sz w:val="24"/>
          <w:szCs w:val="24"/>
        </w:rPr>
      </w:pPr>
      <w:r>
        <w:rPr>
          <w:b w:val="0"/>
          <w:sz w:val="24"/>
          <w:szCs w:val="24"/>
        </w:rPr>
        <w:t xml:space="preserve">      Sprendimas įsigalioja nuo 2022 m. gruodžio 1 d. </w:t>
      </w:r>
    </w:p>
    <w:p w14:paraId="12DFE444" w14:textId="12ECFC48" w:rsidR="005B0B24" w:rsidRPr="0048099C" w:rsidRDefault="005B0B24" w:rsidP="005B0B24">
      <w:pPr>
        <w:ind w:firstLine="1080"/>
        <w:jc w:val="left"/>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3244C2AC" w14:textId="77777777" w:rsidR="005B0B24" w:rsidRPr="00F005D4" w:rsidRDefault="005B0B24" w:rsidP="005B0B24">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DAF8DCE" w14:textId="77777777" w:rsidR="005B0B24" w:rsidRDefault="005B0B24" w:rsidP="005B0B24">
      <w:pPr>
        <w:tabs>
          <w:tab w:val="left" w:pos="1276"/>
        </w:tabs>
        <w:ind w:firstLine="1134"/>
        <w:contextualSpacing/>
      </w:pPr>
    </w:p>
    <w:p w14:paraId="0E76A7D6" w14:textId="1213F8C6" w:rsidR="005B0B24" w:rsidRPr="005B0B24" w:rsidRDefault="005B0B24" w:rsidP="005B0B24">
      <w:pPr>
        <w:pStyle w:val="Sraopastraipa"/>
        <w:numPr>
          <w:ilvl w:val="0"/>
          <w:numId w:val="6"/>
        </w:numPr>
        <w:tabs>
          <w:tab w:val="left" w:pos="1276"/>
        </w:tabs>
        <w:ind w:left="0" w:firstLine="1134"/>
        <w:contextualSpacing/>
      </w:pPr>
      <w:r>
        <w:t xml:space="preserve"> SVARSTYTA. </w:t>
      </w:r>
      <w:r>
        <w:rPr>
          <w:iCs/>
        </w:rPr>
        <w:t>Rietavo savivaldybės daugiabučių namų bendrojo naudojimo objektų maksimalaus administravimo tarifo apskaičiavimo tvarkos aprašo patvirtinimas.</w:t>
      </w:r>
    </w:p>
    <w:p w14:paraId="6DECEB5E" w14:textId="26A70240" w:rsidR="00B26A8E" w:rsidRPr="00B26A8E" w:rsidRDefault="00B26A8E" w:rsidP="00B26A8E">
      <w:pPr>
        <w:pStyle w:val="Pagrindiniotekstotrauka"/>
      </w:pPr>
      <w:r>
        <w:rPr>
          <w:iCs/>
        </w:rPr>
        <w:t xml:space="preserve">        </w:t>
      </w:r>
      <w:r w:rsidR="005B0B24">
        <w:rPr>
          <w:iCs/>
        </w:rPr>
        <w:t xml:space="preserve">Ūkio plėtros ir ekologijos komiteto pirmininkas Albinas Maslauskas teikė sprendimo projektą – </w:t>
      </w:r>
      <w:r>
        <w:rPr>
          <w:iCs/>
        </w:rPr>
        <w:t>p</w:t>
      </w:r>
      <w:r w:rsidRPr="00B26A8E">
        <w:t xml:space="preserve">atvirtinti Rietavo savivaldybės daugiabučių gyvenamųjų namų bendrojo naudojimo objektų administravimo maksimalių tarifų apskaičiavimo tvarkos aprašą (pridedama). </w:t>
      </w:r>
    </w:p>
    <w:p w14:paraId="350E658B" w14:textId="7AF02238" w:rsidR="00B26A8E" w:rsidRPr="00B26A8E" w:rsidRDefault="00B26A8E" w:rsidP="00B26A8E">
      <w:r>
        <w:t xml:space="preserve">        </w:t>
      </w:r>
      <w:r w:rsidRPr="00B26A8E">
        <w:t>Patvirtinti Rietavo savivaldybės daugiabučių gyvenamųjų namų bendrojo naudojimo objektų administravimo skaičiuojamąjį tarifą – 0,063</w:t>
      </w:r>
      <w:r w:rsidRPr="00B26A8E">
        <w:rPr>
          <w:color w:val="FF0000"/>
        </w:rPr>
        <w:t xml:space="preserve"> </w:t>
      </w:r>
      <w:r w:rsidRPr="00B26A8E">
        <w:t>Eur už 1 m² (be PVM) per mėnesį.</w:t>
      </w:r>
    </w:p>
    <w:p w14:paraId="045A4AA9" w14:textId="1DC50163" w:rsidR="00B26A8E" w:rsidRPr="00B26A8E" w:rsidRDefault="00B26A8E" w:rsidP="00B26A8E">
      <w:pPr>
        <w:rPr>
          <w:bCs/>
        </w:rPr>
      </w:pPr>
      <w:r>
        <w:t xml:space="preserve">        </w:t>
      </w:r>
      <w:r w:rsidRPr="00B26A8E">
        <w:t>Nustatyti, kad a</w:t>
      </w:r>
      <w:r w:rsidRPr="00B26A8E">
        <w:rPr>
          <w:bCs/>
        </w:rPr>
        <w:t>smens, pretenduojančio teikti administravimo paslaugas, siūlomas administravimo tarifas ar administratoriaus apskaičiuotas konkretaus namo bendrojo naudojimo objektų administravimo tarifas, negali viršyti pagal 1 punkte nurodytame apraše nustatyta tvarka apskaičiuoto namo</w:t>
      </w:r>
      <w:r w:rsidRPr="00B26A8E">
        <w:t xml:space="preserve"> bendrojo naudojimo objektų</w:t>
      </w:r>
      <w:r w:rsidRPr="00B26A8E">
        <w:rPr>
          <w:bCs/>
        </w:rPr>
        <w:t xml:space="preserve"> maksimalaus administravimo tarifo dydžio.</w:t>
      </w:r>
    </w:p>
    <w:p w14:paraId="16EEDB9C" w14:textId="2E1610CC" w:rsidR="00B26A8E" w:rsidRDefault="00B26A8E" w:rsidP="00B26A8E">
      <w:r>
        <w:rPr>
          <w:szCs w:val="24"/>
        </w:rPr>
        <w:t xml:space="preserve">        </w:t>
      </w:r>
      <w:r w:rsidRPr="00B26A8E">
        <w:rPr>
          <w:szCs w:val="24"/>
        </w:rPr>
        <w:t>Pripažinti netekusiu galios Rietavo savivaldybės tarybos 2015 m. liepos 9 d. sprendimą Nr. T1-102 ,,Dėl Rietavo savivaldybės daugiabučių gyvenamųjų namų bendrojo naudojimo objektų administravimo maksimalaus tarifo apskaičiavimo tvarkos aprašo patvirtinimo</w:t>
      </w:r>
      <w:r w:rsidRPr="00B26A8E">
        <w:t>“.</w:t>
      </w:r>
    </w:p>
    <w:p w14:paraId="1E71F7E9" w14:textId="10A770F9" w:rsidR="00B26A8E" w:rsidRPr="0048099C" w:rsidRDefault="00B26A8E" w:rsidP="00B26A8E">
      <w:pPr>
        <w:ind w:firstLine="1080"/>
        <w:jc w:val="left"/>
        <w:rPr>
          <w:szCs w:val="24"/>
        </w:rPr>
      </w:pPr>
      <w:r>
        <w:t xml:space="preserve">  </w:t>
      </w:r>
      <w:r w:rsidRPr="0048099C">
        <w:rPr>
          <w:szCs w:val="24"/>
        </w:rPr>
        <w:t>Balsuota už pateiktą sprendimo projektą – 1</w:t>
      </w:r>
      <w:r>
        <w:rPr>
          <w:szCs w:val="24"/>
        </w:rPr>
        <w:t>5</w:t>
      </w:r>
      <w:r w:rsidRPr="0048099C">
        <w:rPr>
          <w:szCs w:val="24"/>
        </w:rPr>
        <w:t xml:space="preserve"> už.</w:t>
      </w:r>
    </w:p>
    <w:p w14:paraId="15405A8C" w14:textId="518C570C" w:rsidR="00B26A8E" w:rsidRPr="00F005D4" w:rsidRDefault="00B26A8E" w:rsidP="00B26A8E">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2941BC73" w14:textId="60DE697A" w:rsidR="00B26A8E" w:rsidRPr="00B26A8E" w:rsidRDefault="00B26A8E" w:rsidP="00B26A8E">
      <w:pPr>
        <w:rPr>
          <w:szCs w:val="24"/>
        </w:rPr>
      </w:pPr>
    </w:p>
    <w:p w14:paraId="30B6DBBA" w14:textId="5E4F084B" w:rsidR="005B0B24" w:rsidRDefault="00B26A8E" w:rsidP="00B26A8E">
      <w:pPr>
        <w:pStyle w:val="Sraopastraipa"/>
        <w:numPr>
          <w:ilvl w:val="0"/>
          <w:numId w:val="6"/>
        </w:numPr>
        <w:tabs>
          <w:tab w:val="left" w:pos="1134"/>
        </w:tabs>
        <w:ind w:left="0" w:firstLine="1134"/>
        <w:contextualSpacing/>
      </w:pPr>
      <w:r>
        <w:t xml:space="preserve"> SVARSTYTA. </w:t>
      </w:r>
      <w:r>
        <w:rPr>
          <w:iCs/>
        </w:rPr>
        <w:t>Rietavo savivaldybės viešojo sektoriaus subjektų minimalios ilgalaikio materialiojo turto vertės ir likvidacinės vertės nustatymo ir ilgalaikio turto nusidėvėjimo (amortizacijos) normatyvų sąrašo patvirtinimas.</w:t>
      </w:r>
    </w:p>
    <w:p w14:paraId="1B24F326" w14:textId="74B7DF16" w:rsidR="00B26A8E" w:rsidRDefault="00B26A8E" w:rsidP="00B26A8E">
      <w:r>
        <w:t xml:space="preserve">       </w:t>
      </w:r>
      <w:bookmarkStart w:id="10" w:name="_Hlk120105702"/>
      <w:r>
        <w:rPr>
          <w:iCs/>
        </w:rPr>
        <w:t>Ūkio plėtros ir ekologijos komiteto pirmininkas Albinas Maslauskas teikė sprendimo projektą – n</w:t>
      </w:r>
      <w:r w:rsidRPr="003C26E6">
        <w:t>ustatyti</w:t>
      </w:r>
      <w:bookmarkEnd w:id="10"/>
      <w:r w:rsidRPr="003C26E6">
        <w:t xml:space="preserve"> </w:t>
      </w:r>
      <w:r>
        <w:t xml:space="preserve">Rietavo </w:t>
      </w:r>
      <w:r w:rsidRPr="003C26E6">
        <w:t xml:space="preserve">savivaldybės viešojo sektoriaus subjektams minimalią ilgalaikio materialiojo turto vertę (įsigijimo (pasigaminimo) savikainą) – 500 Eur, išskyrus nekilnojamąjį turtą, kilnojamąsias kultūros vertybes, kitas vertybes, transporto priemones, šaunamuosius ginklus (išskyrus vienkartinius šaunamuosius ginklus). </w:t>
      </w:r>
    </w:p>
    <w:p w14:paraId="7390CA40" w14:textId="70B6D9AA" w:rsidR="00B26A8E" w:rsidRPr="0040205B" w:rsidRDefault="00B26A8E" w:rsidP="00B26A8E">
      <w:r>
        <w:t xml:space="preserve">        </w:t>
      </w:r>
      <w:r w:rsidRPr="003C26E6">
        <w:t xml:space="preserve">Nustatyti </w:t>
      </w:r>
      <w:r>
        <w:t xml:space="preserve">Rietavo </w:t>
      </w:r>
      <w:r w:rsidRPr="003C26E6">
        <w:t xml:space="preserve">savivaldybės viešojo sektoriaus subjektams minimalią ilgalaikio materialiojo turto </w:t>
      </w:r>
      <w:r>
        <w:t xml:space="preserve">likvidacinę vertę </w:t>
      </w:r>
      <w:r w:rsidRPr="003C26E6">
        <w:t xml:space="preserve">– </w:t>
      </w:r>
      <w:r>
        <w:t xml:space="preserve">1 </w:t>
      </w:r>
      <w:r w:rsidRPr="003C26E6">
        <w:t>Eur</w:t>
      </w:r>
      <w:r>
        <w:t xml:space="preserve"> kiekvienam turto vienetui.</w:t>
      </w:r>
    </w:p>
    <w:p w14:paraId="14ABE41A" w14:textId="2DC2BDD0" w:rsidR="00B26A8E" w:rsidRDefault="00B26A8E" w:rsidP="00B26A8E">
      <w:pPr>
        <w:tabs>
          <w:tab w:val="left" w:pos="851"/>
          <w:tab w:val="left" w:pos="1134"/>
        </w:tabs>
        <w:suppressAutoHyphens/>
        <w:rPr>
          <w:szCs w:val="24"/>
          <w:lang w:eastAsia="ar-SA"/>
        </w:rPr>
      </w:pPr>
      <w:r>
        <w:rPr>
          <w:szCs w:val="24"/>
          <w:lang w:eastAsia="ar-SA"/>
        </w:rPr>
        <w:t xml:space="preserve">        Patvirtinti Rietavo savivaldybės viešojo sektoriaus subjektų ilgalaikio turto nusidėvėjimo (amortizacijos) normatyvų sąrašą (pridedama).</w:t>
      </w:r>
    </w:p>
    <w:p w14:paraId="215A6DD3" w14:textId="0CA0D045" w:rsidR="00B26A8E" w:rsidRDefault="00B26A8E" w:rsidP="00B26A8E">
      <w:pPr>
        <w:tabs>
          <w:tab w:val="left" w:pos="993"/>
        </w:tabs>
        <w:suppressAutoHyphens/>
        <w:rPr>
          <w:szCs w:val="24"/>
          <w:lang w:eastAsia="ar-SA"/>
        </w:rPr>
      </w:pPr>
      <w:r>
        <w:rPr>
          <w:szCs w:val="24"/>
          <w:lang w:eastAsia="ar-SA"/>
        </w:rPr>
        <w:t xml:space="preserve">        Pripažinti netekusiu galios Rietavo savivaldybės tarybos 2010 m. kovo 25 d. sprendimą Nr. T1-83 „Dėl ilgalaikio turto nusidėvėjimo </w:t>
      </w:r>
      <w:r>
        <w:rPr>
          <w:bCs/>
          <w:szCs w:val="24"/>
          <w:lang w:eastAsia="ar-SA"/>
        </w:rPr>
        <w:t>(</w:t>
      </w:r>
      <w:r>
        <w:rPr>
          <w:szCs w:val="24"/>
          <w:lang w:eastAsia="ar-SA"/>
        </w:rPr>
        <w:t>amortizacijos</w:t>
      </w:r>
      <w:r>
        <w:rPr>
          <w:bCs/>
          <w:szCs w:val="24"/>
          <w:lang w:eastAsia="ar-SA"/>
        </w:rPr>
        <w:t xml:space="preserve">) ekonominių </w:t>
      </w:r>
      <w:r>
        <w:rPr>
          <w:szCs w:val="24"/>
          <w:lang w:eastAsia="ar-SA"/>
        </w:rPr>
        <w:t xml:space="preserve">normatyvų </w:t>
      </w:r>
      <w:r>
        <w:rPr>
          <w:bCs/>
          <w:szCs w:val="24"/>
          <w:lang w:eastAsia="ar-SA"/>
        </w:rPr>
        <w:t>viešojo sektoriaus subjektams</w:t>
      </w:r>
      <w:r>
        <w:rPr>
          <w:szCs w:val="24"/>
          <w:lang w:eastAsia="ar-SA"/>
        </w:rPr>
        <w:t xml:space="preserve"> patvirtinimo</w:t>
      </w:r>
      <w:r>
        <w:rPr>
          <w:szCs w:val="24"/>
          <w:lang w:eastAsia="lt-LT"/>
        </w:rPr>
        <w:t>“.</w:t>
      </w:r>
    </w:p>
    <w:p w14:paraId="27D57EDF" w14:textId="0A8961B7" w:rsidR="005B0B24" w:rsidRDefault="00B26A8E" w:rsidP="00B26A8E">
      <w:pPr>
        <w:tabs>
          <w:tab w:val="left" w:pos="1276"/>
        </w:tabs>
        <w:contextualSpacing/>
        <w:rPr>
          <w:szCs w:val="24"/>
          <w:lang w:eastAsia="ar-SA"/>
        </w:rPr>
      </w:pPr>
      <w:r>
        <w:rPr>
          <w:szCs w:val="24"/>
          <w:lang w:eastAsia="ar-SA"/>
        </w:rPr>
        <w:t xml:space="preserve">        Nustatyti, kad šis sprendimas įsigalioja nuo 2022 m. gruodžio 1 d.</w:t>
      </w:r>
    </w:p>
    <w:p w14:paraId="53765982" w14:textId="756044CA" w:rsidR="00B26A8E" w:rsidRDefault="00500421" w:rsidP="00B26A8E">
      <w:pPr>
        <w:tabs>
          <w:tab w:val="left" w:pos="1276"/>
        </w:tabs>
        <w:contextualSpacing/>
        <w:rPr>
          <w:szCs w:val="24"/>
          <w:lang w:eastAsia="ar-SA"/>
        </w:rPr>
      </w:pPr>
      <w:r>
        <w:rPr>
          <w:szCs w:val="24"/>
          <w:lang w:eastAsia="ar-SA"/>
        </w:rPr>
        <w:t xml:space="preserve">        Tarybos narys Algimantas Mickus: kas nustatė tokius normatyvus?</w:t>
      </w:r>
    </w:p>
    <w:p w14:paraId="093BECED" w14:textId="392BD5A6" w:rsidR="00500421" w:rsidRDefault="00500421" w:rsidP="00B26A8E">
      <w:pPr>
        <w:tabs>
          <w:tab w:val="left" w:pos="1276"/>
        </w:tabs>
        <w:contextualSpacing/>
        <w:rPr>
          <w:szCs w:val="24"/>
          <w:lang w:eastAsia="ar-SA"/>
        </w:rPr>
      </w:pPr>
      <w:r>
        <w:rPr>
          <w:szCs w:val="24"/>
          <w:lang w:eastAsia="ar-SA"/>
        </w:rPr>
        <w:t xml:space="preserve">        Finansų skyriaus vedėja Kristina </w:t>
      </w:r>
      <w:proofErr w:type="spellStart"/>
      <w:r>
        <w:rPr>
          <w:szCs w:val="24"/>
          <w:lang w:eastAsia="ar-SA"/>
        </w:rPr>
        <w:t>Pužauskienė</w:t>
      </w:r>
      <w:proofErr w:type="spellEnd"/>
      <w:r>
        <w:rPr>
          <w:szCs w:val="24"/>
          <w:lang w:eastAsia="ar-SA"/>
        </w:rPr>
        <w:t xml:space="preserve">: vadovavomės Finansų ministro nustatytais normatyvais. </w:t>
      </w:r>
    </w:p>
    <w:p w14:paraId="2B03AF28" w14:textId="0A95C809" w:rsidR="00B26A8E" w:rsidRPr="0048099C" w:rsidRDefault="00B26A8E" w:rsidP="00B26A8E">
      <w:pPr>
        <w:ind w:firstLine="1080"/>
        <w:jc w:val="left"/>
        <w:rPr>
          <w:szCs w:val="24"/>
        </w:rPr>
      </w:pPr>
      <w:r>
        <w:rPr>
          <w:szCs w:val="24"/>
          <w:lang w:eastAsia="ar-SA"/>
        </w:rPr>
        <w:lastRenderedPageBreak/>
        <w:t xml:space="preserve"> </w:t>
      </w:r>
      <w:r>
        <w:t xml:space="preserve"> </w:t>
      </w:r>
      <w:bookmarkStart w:id="11" w:name="_Hlk120106255"/>
      <w:r w:rsidRPr="0048099C">
        <w:rPr>
          <w:szCs w:val="24"/>
        </w:rPr>
        <w:t>Balsuota už pateiktą sprendimo projektą – 1</w:t>
      </w:r>
      <w:r>
        <w:rPr>
          <w:szCs w:val="24"/>
        </w:rPr>
        <w:t>5</w:t>
      </w:r>
      <w:r w:rsidRPr="0048099C">
        <w:rPr>
          <w:szCs w:val="24"/>
        </w:rPr>
        <w:t xml:space="preserve"> už.</w:t>
      </w:r>
    </w:p>
    <w:p w14:paraId="47636A65" w14:textId="77777777" w:rsidR="00B26A8E" w:rsidRPr="00F005D4" w:rsidRDefault="00B26A8E" w:rsidP="00B26A8E">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bookmarkEnd w:id="11"/>
    <w:p w14:paraId="13886345" w14:textId="4BF58EDD" w:rsidR="00B26A8E" w:rsidRDefault="00B26A8E" w:rsidP="00B26A8E">
      <w:pPr>
        <w:tabs>
          <w:tab w:val="left" w:pos="1276"/>
        </w:tabs>
        <w:contextualSpacing/>
      </w:pPr>
    </w:p>
    <w:p w14:paraId="3CE5BF75" w14:textId="33839089" w:rsidR="005B0B24" w:rsidRPr="00B26A8E" w:rsidRDefault="00B26A8E" w:rsidP="00B26A8E">
      <w:pPr>
        <w:pStyle w:val="Sraopastraipa"/>
        <w:numPr>
          <w:ilvl w:val="0"/>
          <w:numId w:val="6"/>
        </w:numPr>
        <w:tabs>
          <w:tab w:val="left" w:pos="1134"/>
        </w:tabs>
        <w:ind w:left="0" w:firstLine="1134"/>
        <w:contextualSpacing/>
      </w:pPr>
      <w:r>
        <w:t xml:space="preserve"> SVARSTYTA. Ž</w:t>
      </w:r>
      <w:r>
        <w:rPr>
          <w:iCs/>
        </w:rPr>
        <w:t>emės mokesčio tarifų nustatymas 2023 metų mokestiniam laikotarpiui.</w:t>
      </w:r>
    </w:p>
    <w:p w14:paraId="7717AE91" w14:textId="16349B37" w:rsidR="00B26A8E" w:rsidRDefault="00B26A8E" w:rsidP="00B26A8E">
      <w:pPr>
        <w:ind w:firstLine="913"/>
      </w:pPr>
      <w:r>
        <w:rPr>
          <w:iCs/>
        </w:rPr>
        <w:t xml:space="preserve">    </w:t>
      </w:r>
      <w:bookmarkStart w:id="12" w:name="_Hlk120106407"/>
      <w:r>
        <w:rPr>
          <w:iCs/>
        </w:rPr>
        <w:t xml:space="preserve">Ūkio plėtros ir ekologijos komiteto pirmininkas Albinas Maslauskas teikė sprendimo projektą – </w:t>
      </w:r>
      <w:bookmarkEnd w:id="12"/>
      <w:r>
        <w:rPr>
          <w:iCs/>
        </w:rPr>
        <w:t>n</w:t>
      </w:r>
      <w:r w:rsidRPr="003C26E6">
        <w:t>ustatyti</w:t>
      </w:r>
      <w:r>
        <w:t xml:space="preserve"> žemės mokesčio tarifus 2023 metų mokestiniam laikotarpiui – procentais nuo žemės mokestinės vertės pagal pagrindinę žemės naudojimo paskirtį ir naudojimo būdą:</w:t>
      </w:r>
    </w:p>
    <w:p w14:paraId="6290F0F4" w14:textId="77777777" w:rsidR="00B26A8E" w:rsidRDefault="00B26A8E" w:rsidP="00B26A8E">
      <w:pPr>
        <w:tabs>
          <w:tab w:val="left" w:pos="1247"/>
        </w:tabs>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36"/>
        <w:gridCol w:w="1116"/>
        <w:gridCol w:w="2759"/>
        <w:gridCol w:w="1236"/>
        <w:gridCol w:w="2050"/>
      </w:tblGrid>
      <w:tr w:rsidR="00B26A8E" w14:paraId="0243BEC8" w14:textId="77777777">
        <w:trPr>
          <w:trHeight w:val="258"/>
        </w:trPr>
        <w:tc>
          <w:tcPr>
            <w:tcW w:w="589" w:type="dxa"/>
            <w:vMerge w:val="restart"/>
          </w:tcPr>
          <w:p w14:paraId="6D789947" w14:textId="77777777" w:rsidR="00B26A8E" w:rsidRDefault="00B26A8E" w:rsidP="00B26A8E">
            <w:pPr>
              <w:tabs>
                <w:tab w:val="left" w:pos="1247"/>
              </w:tabs>
              <w:ind w:firstLine="0"/>
            </w:pPr>
            <w:r>
              <w:t>Eil. Nr.</w:t>
            </w:r>
          </w:p>
        </w:tc>
        <w:tc>
          <w:tcPr>
            <w:tcW w:w="2110" w:type="dxa"/>
            <w:gridSpan w:val="2"/>
          </w:tcPr>
          <w:p w14:paraId="469D346D" w14:textId="77777777" w:rsidR="00B26A8E" w:rsidRDefault="00B26A8E" w:rsidP="00B26A8E">
            <w:pPr>
              <w:tabs>
                <w:tab w:val="left" w:pos="1247"/>
              </w:tabs>
              <w:ind w:firstLine="0"/>
              <w:jc w:val="left"/>
            </w:pPr>
            <w:r>
              <w:t>Paskirties / Naudojimo būdo kodas</w:t>
            </w:r>
          </w:p>
        </w:tc>
        <w:tc>
          <w:tcPr>
            <w:tcW w:w="3278" w:type="dxa"/>
          </w:tcPr>
          <w:p w14:paraId="17F1085A" w14:textId="77777777" w:rsidR="00B26A8E" w:rsidRDefault="00B26A8E" w:rsidP="00B26A8E">
            <w:pPr>
              <w:tabs>
                <w:tab w:val="left" w:pos="1247"/>
              </w:tabs>
              <w:ind w:firstLine="0"/>
              <w:jc w:val="left"/>
            </w:pPr>
            <w:r>
              <w:t>Paskirties / Naudojimo būdo pavadinimas</w:t>
            </w:r>
          </w:p>
        </w:tc>
        <w:tc>
          <w:tcPr>
            <w:tcW w:w="1203" w:type="dxa"/>
          </w:tcPr>
          <w:p w14:paraId="14DA1481" w14:textId="77777777" w:rsidR="00B26A8E" w:rsidRDefault="00B26A8E" w:rsidP="00B26A8E">
            <w:pPr>
              <w:tabs>
                <w:tab w:val="left" w:pos="1247"/>
              </w:tabs>
              <w:ind w:firstLine="0"/>
              <w:jc w:val="left"/>
            </w:pPr>
            <w:r>
              <w:t>Žemės mokesčio tarifas procentais</w:t>
            </w:r>
          </w:p>
        </w:tc>
        <w:tc>
          <w:tcPr>
            <w:tcW w:w="2313" w:type="dxa"/>
          </w:tcPr>
          <w:p w14:paraId="0D5147FF" w14:textId="77777777" w:rsidR="00B26A8E" w:rsidRDefault="00B26A8E" w:rsidP="00B26A8E">
            <w:pPr>
              <w:tabs>
                <w:tab w:val="left" w:pos="1247"/>
              </w:tabs>
              <w:ind w:firstLine="0"/>
              <w:jc w:val="left"/>
            </w:pPr>
            <w:r>
              <w:t>Verčių zona</w:t>
            </w:r>
          </w:p>
        </w:tc>
      </w:tr>
      <w:tr w:rsidR="00B26A8E" w14:paraId="6E4E1C62" w14:textId="77777777">
        <w:trPr>
          <w:trHeight w:val="33"/>
        </w:trPr>
        <w:tc>
          <w:tcPr>
            <w:tcW w:w="589" w:type="dxa"/>
            <w:vMerge/>
          </w:tcPr>
          <w:p w14:paraId="7BFABA85" w14:textId="77777777" w:rsidR="00B26A8E" w:rsidRDefault="00B26A8E">
            <w:pPr>
              <w:tabs>
                <w:tab w:val="left" w:pos="1247"/>
              </w:tabs>
            </w:pPr>
          </w:p>
        </w:tc>
        <w:tc>
          <w:tcPr>
            <w:tcW w:w="994" w:type="dxa"/>
          </w:tcPr>
          <w:p w14:paraId="5CD2858A" w14:textId="77777777" w:rsidR="00B26A8E" w:rsidRPr="009E05EF" w:rsidRDefault="00B26A8E" w:rsidP="00B26A8E">
            <w:pPr>
              <w:tabs>
                <w:tab w:val="left" w:pos="1247"/>
              </w:tabs>
              <w:ind w:firstLine="0"/>
              <w:rPr>
                <w:sz w:val="20"/>
              </w:rPr>
            </w:pPr>
            <w:r w:rsidRPr="009E05EF">
              <w:rPr>
                <w:sz w:val="20"/>
              </w:rPr>
              <w:t>Paskirties</w:t>
            </w:r>
          </w:p>
        </w:tc>
        <w:tc>
          <w:tcPr>
            <w:tcW w:w="1116" w:type="dxa"/>
          </w:tcPr>
          <w:p w14:paraId="1359EE68" w14:textId="77777777" w:rsidR="00B26A8E" w:rsidRPr="009E05EF" w:rsidRDefault="00B26A8E" w:rsidP="00B26A8E">
            <w:pPr>
              <w:tabs>
                <w:tab w:val="left" w:pos="1247"/>
              </w:tabs>
              <w:ind w:firstLine="0"/>
              <w:rPr>
                <w:sz w:val="20"/>
              </w:rPr>
            </w:pPr>
            <w:r w:rsidRPr="009E05EF">
              <w:rPr>
                <w:sz w:val="20"/>
              </w:rPr>
              <w:t>Naudojimo būdo</w:t>
            </w:r>
          </w:p>
        </w:tc>
        <w:tc>
          <w:tcPr>
            <w:tcW w:w="3278" w:type="dxa"/>
          </w:tcPr>
          <w:p w14:paraId="7C1BB523" w14:textId="77777777" w:rsidR="00B26A8E" w:rsidRDefault="00B26A8E" w:rsidP="00B26A8E">
            <w:pPr>
              <w:tabs>
                <w:tab w:val="left" w:pos="1247"/>
              </w:tabs>
              <w:ind w:firstLine="0"/>
            </w:pPr>
          </w:p>
        </w:tc>
        <w:tc>
          <w:tcPr>
            <w:tcW w:w="1203" w:type="dxa"/>
          </w:tcPr>
          <w:p w14:paraId="4E010A1B" w14:textId="77777777" w:rsidR="00B26A8E" w:rsidRDefault="00B26A8E" w:rsidP="00B26A8E">
            <w:pPr>
              <w:tabs>
                <w:tab w:val="left" w:pos="1247"/>
              </w:tabs>
              <w:ind w:firstLine="0"/>
            </w:pPr>
          </w:p>
        </w:tc>
        <w:tc>
          <w:tcPr>
            <w:tcW w:w="2313" w:type="dxa"/>
          </w:tcPr>
          <w:p w14:paraId="18ED9A88" w14:textId="77777777" w:rsidR="00B26A8E" w:rsidRDefault="00B26A8E">
            <w:pPr>
              <w:tabs>
                <w:tab w:val="left" w:pos="1247"/>
              </w:tabs>
            </w:pPr>
          </w:p>
        </w:tc>
      </w:tr>
      <w:tr w:rsidR="00B26A8E" w14:paraId="0C755B87" w14:textId="77777777">
        <w:trPr>
          <w:trHeight w:val="52"/>
        </w:trPr>
        <w:tc>
          <w:tcPr>
            <w:tcW w:w="589" w:type="dxa"/>
          </w:tcPr>
          <w:p w14:paraId="45A3D8A8" w14:textId="77777777" w:rsidR="00B26A8E" w:rsidRPr="00EB0599" w:rsidRDefault="00B26A8E">
            <w:pPr>
              <w:tabs>
                <w:tab w:val="left" w:pos="1247"/>
              </w:tabs>
              <w:jc w:val="center"/>
              <w:rPr>
                <w:sz w:val="20"/>
              </w:rPr>
            </w:pPr>
            <w:r w:rsidRPr="00EB0599">
              <w:rPr>
                <w:sz w:val="20"/>
              </w:rPr>
              <w:t>1</w:t>
            </w:r>
          </w:p>
        </w:tc>
        <w:tc>
          <w:tcPr>
            <w:tcW w:w="994" w:type="dxa"/>
          </w:tcPr>
          <w:p w14:paraId="39BB8504" w14:textId="77777777" w:rsidR="00B26A8E" w:rsidRPr="00EB0599" w:rsidRDefault="00B26A8E">
            <w:pPr>
              <w:tabs>
                <w:tab w:val="left" w:pos="1247"/>
              </w:tabs>
              <w:jc w:val="center"/>
              <w:rPr>
                <w:sz w:val="20"/>
              </w:rPr>
            </w:pPr>
            <w:r w:rsidRPr="00EB0599">
              <w:rPr>
                <w:sz w:val="20"/>
              </w:rPr>
              <w:t>2</w:t>
            </w:r>
          </w:p>
        </w:tc>
        <w:tc>
          <w:tcPr>
            <w:tcW w:w="1116" w:type="dxa"/>
          </w:tcPr>
          <w:p w14:paraId="69EAB814" w14:textId="77777777" w:rsidR="00B26A8E" w:rsidRPr="00EB0599" w:rsidRDefault="00B26A8E">
            <w:pPr>
              <w:tabs>
                <w:tab w:val="left" w:pos="1247"/>
              </w:tabs>
              <w:jc w:val="center"/>
              <w:rPr>
                <w:sz w:val="20"/>
              </w:rPr>
            </w:pPr>
            <w:r w:rsidRPr="00EB0599">
              <w:rPr>
                <w:sz w:val="20"/>
              </w:rPr>
              <w:t>3</w:t>
            </w:r>
          </w:p>
        </w:tc>
        <w:tc>
          <w:tcPr>
            <w:tcW w:w="3278" w:type="dxa"/>
          </w:tcPr>
          <w:p w14:paraId="6CA4B7FF" w14:textId="77777777" w:rsidR="00B26A8E" w:rsidRPr="00EB0599" w:rsidRDefault="00B26A8E">
            <w:pPr>
              <w:tabs>
                <w:tab w:val="left" w:pos="1247"/>
              </w:tabs>
              <w:jc w:val="center"/>
              <w:rPr>
                <w:sz w:val="20"/>
              </w:rPr>
            </w:pPr>
            <w:r w:rsidRPr="00EB0599">
              <w:rPr>
                <w:sz w:val="20"/>
              </w:rPr>
              <w:t>4</w:t>
            </w:r>
          </w:p>
        </w:tc>
        <w:tc>
          <w:tcPr>
            <w:tcW w:w="1203" w:type="dxa"/>
          </w:tcPr>
          <w:p w14:paraId="06339E96" w14:textId="77777777" w:rsidR="00B26A8E" w:rsidRPr="00EB0599" w:rsidRDefault="00B26A8E">
            <w:pPr>
              <w:tabs>
                <w:tab w:val="left" w:pos="1247"/>
              </w:tabs>
              <w:jc w:val="center"/>
              <w:rPr>
                <w:sz w:val="20"/>
              </w:rPr>
            </w:pPr>
            <w:r w:rsidRPr="00EB0599">
              <w:rPr>
                <w:sz w:val="20"/>
              </w:rPr>
              <w:t>5</w:t>
            </w:r>
          </w:p>
        </w:tc>
        <w:tc>
          <w:tcPr>
            <w:tcW w:w="2313" w:type="dxa"/>
          </w:tcPr>
          <w:p w14:paraId="0557982B" w14:textId="77777777" w:rsidR="00B26A8E" w:rsidRPr="00EB0599" w:rsidRDefault="00B26A8E">
            <w:pPr>
              <w:tabs>
                <w:tab w:val="left" w:pos="1247"/>
              </w:tabs>
              <w:jc w:val="center"/>
              <w:rPr>
                <w:sz w:val="20"/>
              </w:rPr>
            </w:pPr>
            <w:r w:rsidRPr="00EB0599">
              <w:rPr>
                <w:sz w:val="20"/>
              </w:rPr>
              <w:t>6</w:t>
            </w:r>
          </w:p>
        </w:tc>
      </w:tr>
      <w:tr w:rsidR="00B26A8E" w14:paraId="7C826388" w14:textId="77777777">
        <w:trPr>
          <w:trHeight w:val="63"/>
        </w:trPr>
        <w:tc>
          <w:tcPr>
            <w:tcW w:w="589" w:type="dxa"/>
          </w:tcPr>
          <w:p w14:paraId="0D44FC79" w14:textId="77777777" w:rsidR="00B26A8E" w:rsidRDefault="00B26A8E">
            <w:pPr>
              <w:tabs>
                <w:tab w:val="left" w:pos="1247"/>
              </w:tabs>
              <w:jc w:val="center"/>
            </w:pPr>
            <w:r>
              <w:t>1.</w:t>
            </w:r>
          </w:p>
        </w:tc>
        <w:tc>
          <w:tcPr>
            <w:tcW w:w="994" w:type="dxa"/>
          </w:tcPr>
          <w:p w14:paraId="2A966ACD" w14:textId="77777777" w:rsidR="00B26A8E" w:rsidRDefault="00B26A8E" w:rsidP="00E02F06">
            <w:pPr>
              <w:tabs>
                <w:tab w:val="left" w:pos="1247"/>
              </w:tabs>
              <w:ind w:firstLine="0"/>
            </w:pPr>
            <w:r>
              <w:t>610</w:t>
            </w:r>
          </w:p>
        </w:tc>
        <w:tc>
          <w:tcPr>
            <w:tcW w:w="1116" w:type="dxa"/>
          </w:tcPr>
          <w:p w14:paraId="678C00D4" w14:textId="77777777" w:rsidR="00B26A8E" w:rsidRDefault="00B26A8E">
            <w:pPr>
              <w:tabs>
                <w:tab w:val="left" w:pos="1247"/>
              </w:tabs>
            </w:pPr>
          </w:p>
        </w:tc>
        <w:tc>
          <w:tcPr>
            <w:tcW w:w="3278" w:type="dxa"/>
          </w:tcPr>
          <w:p w14:paraId="0108B45D" w14:textId="77777777" w:rsidR="00B26A8E" w:rsidRDefault="00B26A8E" w:rsidP="00B26A8E">
            <w:pPr>
              <w:tabs>
                <w:tab w:val="left" w:pos="1247"/>
              </w:tabs>
              <w:ind w:firstLine="0"/>
            </w:pPr>
            <w:r>
              <w:t>Žemės ūkio paskirties sklypai:</w:t>
            </w:r>
          </w:p>
        </w:tc>
        <w:tc>
          <w:tcPr>
            <w:tcW w:w="1203" w:type="dxa"/>
          </w:tcPr>
          <w:p w14:paraId="45FC041D" w14:textId="77777777" w:rsidR="00B26A8E" w:rsidRDefault="00B26A8E">
            <w:pPr>
              <w:tabs>
                <w:tab w:val="left" w:pos="1247"/>
              </w:tabs>
            </w:pPr>
          </w:p>
        </w:tc>
        <w:tc>
          <w:tcPr>
            <w:tcW w:w="2313" w:type="dxa"/>
          </w:tcPr>
          <w:p w14:paraId="7036AC71" w14:textId="77777777" w:rsidR="00B26A8E" w:rsidRDefault="00B26A8E">
            <w:pPr>
              <w:tabs>
                <w:tab w:val="left" w:pos="1247"/>
              </w:tabs>
            </w:pPr>
          </w:p>
        </w:tc>
      </w:tr>
      <w:tr w:rsidR="00B26A8E" w14:paraId="6E53B890" w14:textId="77777777">
        <w:trPr>
          <w:trHeight w:val="63"/>
        </w:trPr>
        <w:tc>
          <w:tcPr>
            <w:tcW w:w="589" w:type="dxa"/>
          </w:tcPr>
          <w:p w14:paraId="31315B9B" w14:textId="77777777" w:rsidR="00B26A8E" w:rsidRDefault="00B26A8E">
            <w:pPr>
              <w:tabs>
                <w:tab w:val="left" w:pos="1247"/>
              </w:tabs>
              <w:jc w:val="center"/>
            </w:pPr>
            <w:r>
              <w:t>1.1.</w:t>
            </w:r>
          </w:p>
        </w:tc>
        <w:tc>
          <w:tcPr>
            <w:tcW w:w="994" w:type="dxa"/>
          </w:tcPr>
          <w:p w14:paraId="4D94253F" w14:textId="77777777" w:rsidR="00B26A8E" w:rsidRDefault="00B26A8E">
            <w:pPr>
              <w:tabs>
                <w:tab w:val="left" w:pos="1247"/>
              </w:tabs>
            </w:pPr>
          </w:p>
        </w:tc>
        <w:tc>
          <w:tcPr>
            <w:tcW w:w="1116" w:type="dxa"/>
          </w:tcPr>
          <w:p w14:paraId="4765B6DB" w14:textId="77777777" w:rsidR="00B26A8E" w:rsidRDefault="00B26A8E" w:rsidP="00B26A8E">
            <w:pPr>
              <w:tabs>
                <w:tab w:val="left" w:pos="1247"/>
              </w:tabs>
              <w:ind w:firstLine="0"/>
            </w:pPr>
            <w:r>
              <w:t>300, 328</w:t>
            </w:r>
          </w:p>
        </w:tc>
        <w:tc>
          <w:tcPr>
            <w:tcW w:w="3278" w:type="dxa"/>
          </w:tcPr>
          <w:p w14:paraId="2424C8A6" w14:textId="77777777" w:rsidR="00B26A8E" w:rsidRDefault="00B26A8E" w:rsidP="00B26A8E">
            <w:pPr>
              <w:tabs>
                <w:tab w:val="left" w:pos="1247"/>
              </w:tabs>
              <w:ind w:firstLine="0"/>
            </w:pPr>
            <w:r>
              <w:rPr>
                <w:sz w:val="23"/>
                <w:szCs w:val="23"/>
              </w:rPr>
              <w:t>Mėgėjų sodo žemės sklypai</w:t>
            </w:r>
          </w:p>
        </w:tc>
        <w:tc>
          <w:tcPr>
            <w:tcW w:w="1203" w:type="dxa"/>
          </w:tcPr>
          <w:p w14:paraId="32326105" w14:textId="26DAEB88" w:rsidR="00B26A8E" w:rsidRDefault="00B26A8E">
            <w:pPr>
              <w:tabs>
                <w:tab w:val="left" w:pos="1247"/>
              </w:tabs>
            </w:pPr>
            <w:r w:rsidRPr="00B26A8E">
              <w:rPr>
                <w:color w:val="000000" w:themeColor="text1"/>
              </w:rPr>
              <w:t>1,7</w:t>
            </w:r>
          </w:p>
        </w:tc>
        <w:tc>
          <w:tcPr>
            <w:tcW w:w="2313" w:type="dxa"/>
          </w:tcPr>
          <w:p w14:paraId="51C0D90D" w14:textId="77777777" w:rsidR="00B26A8E" w:rsidRDefault="00B26A8E">
            <w:pPr>
              <w:tabs>
                <w:tab w:val="left" w:pos="1247"/>
              </w:tabs>
            </w:pPr>
            <w:r>
              <w:t>Visos</w:t>
            </w:r>
          </w:p>
        </w:tc>
      </w:tr>
      <w:tr w:rsidR="00B26A8E" w14:paraId="2426EE0B" w14:textId="77777777">
        <w:trPr>
          <w:trHeight w:val="194"/>
        </w:trPr>
        <w:tc>
          <w:tcPr>
            <w:tcW w:w="589" w:type="dxa"/>
          </w:tcPr>
          <w:p w14:paraId="1CDC5B49" w14:textId="77777777" w:rsidR="00B26A8E" w:rsidRDefault="00B26A8E">
            <w:pPr>
              <w:tabs>
                <w:tab w:val="left" w:pos="1247"/>
              </w:tabs>
              <w:jc w:val="center"/>
            </w:pPr>
            <w:r>
              <w:t>1.2.</w:t>
            </w:r>
          </w:p>
        </w:tc>
        <w:tc>
          <w:tcPr>
            <w:tcW w:w="994" w:type="dxa"/>
          </w:tcPr>
          <w:p w14:paraId="4CA6B372" w14:textId="77777777" w:rsidR="00B26A8E" w:rsidRDefault="00B26A8E">
            <w:pPr>
              <w:tabs>
                <w:tab w:val="left" w:pos="1247"/>
              </w:tabs>
            </w:pPr>
          </w:p>
        </w:tc>
        <w:tc>
          <w:tcPr>
            <w:tcW w:w="1116" w:type="dxa"/>
          </w:tcPr>
          <w:p w14:paraId="323EF189" w14:textId="77777777" w:rsidR="00B26A8E" w:rsidRDefault="00B26A8E" w:rsidP="00E02F06">
            <w:pPr>
              <w:tabs>
                <w:tab w:val="left" w:pos="1247"/>
              </w:tabs>
              <w:ind w:firstLine="0"/>
              <w:jc w:val="left"/>
            </w:pPr>
            <w:r>
              <w:t>301, 302, 303</w:t>
            </w:r>
          </w:p>
        </w:tc>
        <w:tc>
          <w:tcPr>
            <w:tcW w:w="3278" w:type="dxa"/>
          </w:tcPr>
          <w:p w14:paraId="33C4D56F" w14:textId="77777777" w:rsidR="00B26A8E" w:rsidRDefault="00B26A8E" w:rsidP="00B26A8E">
            <w:pPr>
              <w:tabs>
                <w:tab w:val="left" w:pos="1247"/>
              </w:tabs>
              <w:ind w:firstLine="0"/>
            </w:pPr>
            <w:r>
              <w:t>Specializuotų ūkių žemės sklypai, rekreacinio naudojimo žemės sklypai ir kiti žemės ūkio paskirties sklypai</w:t>
            </w:r>
          </w:p>
        </w:tc>
        <w:tc>
          <w:tcPr>
            <w:tcW w:w="1203" w:type="dxa"/>
          </w:tcPr>
          <w:p w14:paraId="213CD3CD" w14:textId="2C70F561" w:rsidR="00B26A8E" w:rsidRPr="00B26A8E" w:rsidRDefault="00B26A8E" w:rsidP="00B26A8E">
            <w:pPr>
              <w:tabs>
                <w:tab w:val="left" w:pos="1247"/>
              </w:tabs>
              <w:ind w:firstLine="0"/>
              <w:rPr>
                <w:color w:val="000000" w:themeColor="text1"/>
              </w:rPr>
            </w:pPr>
            <w:r w:rsidRPr="00B26A8E">
              <w:rPr>
                <w:color w:val="000000" w:themeColor="text1"/>
              </w:rPr>
              <w:t>0,7</w:t>
            </w:r>
          </w:p>
          <w:p w14:paraId="35961619" w14:textId="1BBF7B26" w:rsidR="00B26A8E" w:rsidRPr="00B26A8E" w:rsidRDefault="00B26A8E" w:rsidP="00B26A8E">
            <w:pPr>
              <w:tabs>
                <w:tab w:val="left" w:pos="1247"/>
              </w:tabs>
              <w:ind w:firstLine="0"/>
              <w:rPr>
                <w:color w:val="000000" w:themeColor="text1"/>
              </w:rPr>
            </w:pPr>
            <w:r w:rsidRPr="00B26A8E">
              <w:rPr>
                <w:color w:val="000000" w:themeColor="text1"/>
              </w:rPr>
              <w:t>0,6</w:t>
            </w:r>
          </w:p>
          <w:p w14:paraId="59DA8084" w14:textId="111B77AF" w:rsidR="00B26A8E" w:rsidRPr="001C6830" w:rsidRDefault="00B26A8E" w:rsidP="00B26A8E">
            <w:pPr>
              <w:tabs>
                <w:tab w:val="left" w:pos="1247"/>
              </w:tabs>
              <w:ind w:firstLine="0"/>
              <w:rPr>
                <w:color w:val="FF0000"/>
              </w:rPr>
            </w:pPr>
            <w:r w:rsidRPr="00B26A8E">
              <w:rPr>
                <w:color w:val="000000" w:themeColor="text1"/>
              </w:rPr>
              <w:t>0,7</w:t>
            </w:r>
          </w:p>
        </w:tc>
        <w:tc>
          <w:tcPr>
            <w:tcW w:w="2313" w:type="dxa"/>
          </w:tcPr>
          <w:p w14:paraId="2E813413" w14:textId="77777777" w:rsidR="00B26A8E" w:rsidRDefault="00B26A8E" w:rsidP="00B26A8E">
            <w:pPr>
              <w:tabs>
                <w:tab w:val="left" w:pos="1247"/>
              </w:tabs>
              <w:ind w:firstLine="0"/>
            </w:pPr>
            <w:r>
              <w:t xml:space="preserve">39.1.1, 39.1.2 </w:t>
            </w:r>
          </w:p>
          <w:p w14:paraId="2DB79ADD" w14:textId="77777777" w:rsidR="00B26A8E" w:rsidRDefault="00B26A8E" w:rsidP="00B26A8E">
            <w:pPr>
              <w:tabs>
                <w:tab w:val="left" w:pos="1247"/>
              </w:tabs>
              <w:ind w:firstLine="0"/>
            </w:pPr>
            <w:r>
              <w:t>39.2, 39.3</w:t>
            </w:r>
          </w:p>
          <w:p w14:paraId="77BCE194" w14:textId="77777777" w:rsidR="00B26A8E" w:rsidRDefault="00B26A8E" w:rsidP="00B26A8E">
            <w:pPr>
              <w:tabs>
                <w:tab w:val="left" w:pos="1247"/>
              </w:tabs>
              <w:ind w:firstLine="0"/>
            </w:pPr>
            <w:r>
              <w:t>39.4</w:t>
            </w:r>
          </w:p>
        </w:tc>
      </w:tr>
      <w:tr w:rsidR="00B26A8E" w14:paraId="062E3A1D" w14:textId="77777777">
        <w:trPr>
          <w:trHeight w:val="191"/>
        </w:trPr>
        <w:tc>
          <w:tcPr>
            <w:tcW w:w="589" w:type="dxa"/>
          </w:tcPr>
          <w:p w14:paraId="0486D878" w14:textId="77777777" w:rsidR="00B26A8E" w:rsidRDefault="00B26A8E">
            <w:pPr>
              <w:tabs>
                <w:tab w:val="left" w:pos="1247"/>
              </w:tabs>
              <w:jc w:val="center"/>
            </w:pPr>
            <w:r>
              <w:t>1.3.</w:t>
            </w:r>
          </w:p>
        </w:tc>
        <w:tc>
          <w:tcPr>
            <w:tcW w:w="994" w:type="dxa"/>
          </w:tcPr>
          <w:p w14:paraId="442B171C" w14:textId="77777777" w:rsidR="00B26A8E" w:rsidRDefault="00B26A8E">
            <w:pPr>
              <w:tabs>
                <w:tab w:val="left" w:pos="1247"/>
              </w:tabs>
            </w:pPr>
          </w:p>
        </w:tc>
        <w:tc>
          <w:tcPr>
            <w:tcW w:w="1116" w:type="dxa"/>
          </w:tcPr>
          <w:p w14:paraId="44226AC2" w14:textId="77777777" w:rsidR="00B26A8E" w:rsidRDefault="00B26A8E" w:rsidP="00B26A8E">
            <w:pPr>
              <w:tabs>
                <w:tab w:val="left" w:pos="1247"/>
              </w:tabs>
              <w:ind w:firstLine="0"/>
            </w:pPr>
            <w:r>
              <w:t>610</w:t>
            </w:r>
          </w:p>
        </w:tc>
        <w:tc>
          <w:tcPr>
            <w:tcW w:w="3278" w:type="dxa"/>
          </w:tcPr>
          <w:p w14:paraId="7766694B" w14:textId="77777777" w:rsidR="00B26A8E" w:rsidRDefault="00B26A8E" w:rsidP="00B26A8E">
            <w:pPr>
              <w:tabs>
                <w:tab w:val="left" w:pos="1247"/>
              </w:tabs>
              <w:ind w:firstLine="0"/>
            </w:pPr>
            <w:r>
              <w:t>Žemės ūkio paskirties sklypai (be naudojimo būdo)</w:t>
            </w:r>
          </w:p>
        </w:tc>
        <w:tc>
          <w:tcPr>
            <w:tcW w:w="1203" w:type="dxa"/>
          </w:tcPr>
          <w:p w14:paraId="2EE253C4" w14:textId="077B31B0" w:rsidR="00B26A8E" w:rsidRPr="00B26A8E" w:rsidRDefault="00B26A8E" w:rsidP="00B26A8E">
            <w:pPr>
              <w:tabs>
                <w:tab w:val="left" w:pos="1247"/>
              </w:tabs>
              <w:ind w:firstLine="0"/>
              <w:rPr>
                <w:color w:val="000000" w:themeColor="text1"/>
              </w:rPr>
            </w:pPr>
            <w:r w:rsidRPr="00B26A8E">
              <w:rPr>
                <w:color w:val="000000" w:themeColor="text1"/>
              </w:rPr>
              <w:t>0,7</w:t>
            </w:r>
          </w:p>
          <w:p w14:paraId="3BB440DF" w14:textId="12ACF89A" w:rsidR="00B26A8E" w:rsidRPr="00B26A8E" w:rsidRDefault="00B26A8E" w:rsidP="00B26A8E">
            <w:pPr>
              <w:tabs>
                <w:tab w:val="left" w:pos="1247"/>
              </w:tabs>
              <w:ind w:firstLine="0"/>
              <w:rPr>
                <w:color w:val="000000" w:themeColor="text1"/>
              </w:rPr>
            </w:pPr>
            <w:r w:rsidRPr="00B26A8E">
              <w:rPr>
                <w:color w:val="000000" w:themeColor="text1"/>
              </w:rPr>
              <w:t>0,6</w:t>
            </w:r>
          </w:p>
          <w:p w14:paraId="0D298D79" w14:textId="50A0F3E1" w:rsidR="00B26A8E" w:rsidRPr="00E81566" w:rsidRDefault="00B26A8E" w:rsidP="00B26A8E">
            <w:pPr>
              <w:tabs>
                <w:tab w:val="left" w:pos="1247"/>
              </w:tabs>
              <w:ind w:firstLine="0"/>
              <w:rPr>
                <w:color w:val="FF0000"/>
              </w:rPr>
            </w:pPr>
            <w:r w:rsidRPr="00B26A8E">
              <w:rPr>
                <w:color w:val="000000" w:themeColor="text1"/>
              </w:rPr>
              <w:t>0,7</w:t>
            </w:r>
          </w:p>
        </w:tc>
        <w:tc>
          <w:tcPr>
            <w:tcW w:w="2313" w:type="dxa"/>
          </w:tcPr>
          <w:p w14:paraId="0E2501FF" w14:textId="77777777" w:rsidR="00B26A8E" w:rsidRDefault="00B26A8E" w:rsidP="00B26A8E">
            <w:pPr>
              <w:tabs>
                <w:tab w:val="left" w:pos="1247"/>
              </w:tabs>
              <w:ind w:firstLine="0"/>
            </w:pPr>
            <w:r>
              <w:t>39.1.1, 39.1.2</w:t>
            </w:r>
          </w:p>
          <w:p w14:paraId="3CCA5F77" w14:textId="77777777" w:rsidR="00B26A8E" w:rsidRDefault="00B26A8E" w:rsidP="00B26A8E">
            <w:pPr>
              <w:tabs>
                <w:tab w:val="left" w:pos="1247"/>
              </w:tabs>
              <w:ind w:firstLine="0"/>
            </w:pPr>
            <w:r>
              <w:t>39.2, 39.3</w:t>
            </w:r>
          </w:p>
          <w:p w14:paraId="3ABD2B2D" w14:textId="77777777" w:rsidR="00B26A8E" w:rsidRDefault="00B26A8E" w:rsidP="00B26A8E">
            <w:pPr>
              <w:tabs>
                <w:tab w:val="left" w:pos="1247"/>
              </w:tabs>
              <w:ind w:firstLine="0"/>
            </w:pPr>
            <w:r>
              <w:t>39.4</w:t>
            </w:r>
          </w:p>
        </w:tc>
      </w:tr>
      <w:tr w:rsidR="00B26A8E" w14:paraId="3C5C45F8" w14:textId="77777777">
        <w:trPr>
          <w:trHeight w:val="262"/>
        </w:trPr>
        <w:tc>
          <w:tcPr>
            <w:tcW w:w="589" w:type="dxa"/>
          </w:tcPr>
          <w:p w14:paraId="36781911" w14:textId="77777777" w:rsidR="00B26A8E" w:rsidRDefault="00B26A8E">
            <w:pPr>
              <w:tabs>
                <w:tab w:val="left" w:pos="1247"/>
              </w:tabs>
              <w:jc w:val="center"/>
            </w:pPr>
            <w:r>
              <w:t>2.</w:t>
            </w:r>
          </w:p>
        </w:tc>
        <w:tc>
          <w:tcPr>
            <w:tcW w:w="994" w:type="dxa"/>
          </w:tcPr>
          <w:p w14:paraId="3866734C" w14:textId="77777777" w:rsidR="00B26A8E" w:rsidRDefault="00B26A8E" w:rsidP="00B26A8E">
            <w:pPr>
              <w:tabs>
                <w:tab w:val="left" w:pos="1247"/>
              </w:tabs>
              <w:ind w:firstLine="0"/>
            </w:pPr>
            <w:r>
              <w:t>710</w:t>
            </w:r>
          </w:p>
          <w:p w14:paraId="4D620772" w14:textId="77777777" w:rsidR="00B26A8E" w:rsidRDefault="00B26A8E">
            <w:pPr>
              <w:tabs>
                <w:tab w:val="left" w:pos="1247"/>
              </w:tabs>
            </w:pPr>
          </w:p>
        </w:tc>
        <w:tc>
          <w:tcPr>
            <w:tcW w:w="1116" w:type="dxa"/>
          </w:tcPr>
          <w:p w14:paraId="44C47C47" w14:textId="77777777" w:rsidR="00B26A8E" w:rsidRDefault="00B26A8E" w:rsidP="00B26A8E">
            <w:pPr>
              <w:tabs>
                <w:tab w:val="left" w:pos="1247"/>
              </w:tabs>
              <w:ind w:firstLine="0"/>
            </w:pPr>
            <w:r>
              <w:t>710</w:t>
            </w:r>
          </w:p>
        </w:tc>
        <w:tc>
          <w:tcPr>
            <w:tcW w:w="3278" w:type="dxa"/>
          </w:tcPr>
          <w:p w14:paraId="40E07DCB" w14:textId="77777777" w:rsidR="00B26A8E" w:rsidRDefault="00B26A8E" w:rsidP="00E02F06">
            <w:pPr>
              <w:tabs>
                <w:tab w:val="left" w:pos="1247"/>
              </w:tabs>
              <w:ind w:firstLine="0"/>
            </w:pPr>
            <w:r>
              <w:t>Miškų ūkio paskirties sklypai</w:t>
            </w:r>
          </w:p>
        </w:tc>
        <w:tc>
          <w:tcPr>
            <w:tcW w:w="1203" w:type="dxa"/>
          </w:tcPr>
          <w:p w14:paraId="7F46B1F4" w14:textId="77777777" w:rsidR="00B26A8E" w:rsidRPr="00B430A2" w:rsidRDefault="00B26A8E" w:rsidP="00E02F06">
            <w:pPr>
              <w:tabs>
                <w:tab w:val="left" w:pos="1247"/>
              </w:tabs>
              <w:ind w:firstLine="0"/>
              <w:rPr>
                <w:color w:val="FF0000"/>
              </w:rPr>
            </w:pPr>
            <w:r>
              <w:t xml:space="preserve">0,9 </w:t>
            </w:r>
          </w:p>
          <w:p w14:paraId="5625DC58" w14:textId="77777777" w:rsidR="00B26A8E" w:rsidRDefault="00B26A8E" w:rsidP="00E02F06">
            <w:pPr>
              <w:tabs>
                <w:tab w:val="left" w:pos="1247"/>
              </w:tabs>
              <w:ind w:firstLine="0"/>
            </w:pPr>
            <w:r>
              <w:t>0,9</w:t>
            </w:r>
          </w:p>
          <w:p w14:paraId="0582FBCE" w14:textId="77777777" w:rsidR="00B26A8E" w:rsidRDefault="00B26A8E" w:rsidP="00E02F06">
            <w:pPr>
              <w:tabs>
                <w:tab w:val="left" w:pos="1247"/>
              </w:tabs>
              <w:ind w:firstLine="0"/>
            </w:pPr>
            <w:r>
              <w:t>0,6</w:t>
            </w:r>
          </w:p>
          <w:p w14:paraId="0D02CD87" w14:textId="77777777" w:rsidR="00B26A8E" w:rsidRDefault="00B26A8E" w:rsidP="00E02F06">
            <w:pPr>
              <w:tabs>
                <w:tab w:val="left" w:pos="1247"/>
              </w:tabs>
              <w:ind w:firstLine="0"/>
            </w:pPr>
            <w:r>
              <w:t>0.5</w:t>
            </w:r>
          </w:p>
        </w:tc>
        <w:tc>
          <w:tcPr>
            <w:tcW w:w="2313" w:type="dxa"/>
          </w:tcPr>
          <w:p w14:paraId="3F9376A8" w14:textId="77777777" w:rsidR="00B26A8E" w:rsidRDefault="00B26A8E" w:rsidP="00E02F06">
            <w:pPr>
              <w:tabs>
                <w:tab w:val="left" w:pos="1247"/>
              </w:tabs>
              <w:ind w:firstLine="0"/>
            </w:pPr>
            <w:r>
              <w:t>39.1.1, 39.1.2</w:t>
            </w:r>
          </w:p>
          <w:p w14:paraId="173BD0DE" w14:textId="77777777" w:rsidR="00B26A8E" w:rsidRDefault="00B26A8E" w:rsidP="00E02F06">
            <w:pPr>
              <w:tabs>
                <w:tab w:val="left" w:pos="1247"/>
              </w:tabs>
              <w:ind w:firstLine="0"/>
            </w:pPr>
            <w:r>
              <w:t xml:space="preserve">39.2 </w:t>
            </w:r>
          </w:p>
          <w:p w14:paraId="6CC89336" w14:textId="77777777" w:rsidR="00B26A8E" w:rsidRDefault="00B26A8E" w:rsidP="00E02F06">
            <w:pPr>
              <w:tabs>
                <w:tab w:val="left" w:pos="1247"/>
              </w:tabs>
              <w:ind w:firstLine="0"/>
            </w:pPr>
            <w:r>
              <w:t>39.3</w:t>
            </w:r>
          </w:p>
          <w:p w14:paraId="65C47228" w14:textId="77777777" w:rsidR="00B26A8E" w:rsidRDefault="00B26A8E" w:rsidP="00E02F06">
            <w:pPr>
              <w:tabs>
                <w:tab w:val="left" w:pos="1247"/>
              </w:tabs>
              <w:ind w:firstLine="0"/>
            </w:pPr>
            <w:r>
              <w:t>39.4</w:t>
            </w:r>
          </w:p>
        </w:tc>
      </w:tr>
      <w:tr w:rsidR="00B26A8E" w14:paraId="3F6D5C82" w14:textId="77777777">
        <w:trPr>
          <w:trHeight w:val="63"/>
        </w:trPr>
        <w:tc>
          <w:tcPr>
            <w:tcW w:w="589" w:type="dxa"/>
          </w:tcPr>
          <w:p w14:paraId="3AF501FA" w14:textId="77777777" w:rsidR="00B26A8E" w:rsidRDefault="00B26A8E">
            <w:pPr>
              <w:tabs>
                <w:tab w:val="left" w:pos="1247"/>
              </w:tabs>
              <w:jc w:val="center"/>
            </w:pPr>
            <w:r>
              <w:t>3.</w:t>
            </w:r>
          </w:p>
        </w:tc>
        <w:tc>
          <w:tcPr>
            <w:tcW w:w="994" w:type="dxa"/>
          </w:tcPr>
          <w:p w14:paraId="6459A737" w14:textId="77777777" w:rsidR="00B26A8E" w:rsidRDefault="00B26A8E" w:rsidP="00E02F06">
            <w:pPr>
              <w:tabs>
                <w:tab w:val="left" w:pos="1247"/>
              </w:tabs>
              <w:ind w:firstLine="0"/>
            </w:pPr>
            <w:r>
              <w:t>992</w:t>
            </w:r>
          </w:p>
        </w:tc>
        <w:tc>
          <w:tcPr>
            <w:tcW w:w="1116" w:type="dxa"/>
          </w:tcPr>
          <w:p w14:paraId="5E70C930" w14:textId="77777777" w:rsidR="00B26A8E" w:rsidRDefault="00B26A8E">
            <w:pPr>
              <w:tabs>
                <w:tab w:val="left" w:pos="1247"/>
              </w:tabs>
            </w:pPr>
          </w:p>
        </w:tc>
        <w:tc>
          <w:tcPr>
            <w:tcW w:w="3278" w:type="dxa"/>
          </w:tcPr>
          <w:p w14:paraId="27E318F8" w14:textId="77777777" w:rsidR="00B26A8E" w:rsidRDefault="00B26A8E" w:rsidP="00E02F06">
            <w:pPr>
              <w:tabs>
                <w:tab w:val="left" w:pos="1247"/>
              </w:tabs>
              <w:ind w:firstLine="0"/>
              <w:rPr>
                <w:sz w:val="23"/>
                <w:szCs w:val="23"/>
              </w:rPr>
            </w:pPr>
            <w:r>
              <w:rPr>
                <w:sz w:val="23"/>
                <w:szCs w:val="23"/>
              </w:rPr>
              <w:t>Kita (vandens telkinys)</w:t>
            </w:r>
          </w:p>
        </w:tc>
        <w:tc>
          <w:tcPr>
            <w:tcW w:w="1203" w:type="dxa"/>
          </w:tcPr>
          <w:p w14:paraId="4E41B676" w14:textId="77777777" w:rsidR="00B26A8E" w:rsidRDefault="00B26A8E" w:rsidP="00E02F06">
            <w:pPr>
              <w:tabs>
                <w:tab w:val="left" w:pos="1247"/>
              </w:tabs>
              <w:ind w:firstLine="0"/>
            </w:pPr>
            <w:r>
              <w:t>1,5</w:t>
            </w:r>
          </w:p>
        </w:tc>
        <w:tc>
          <w:tcPr>
            <w:tcW w:w="2313" w:type="dxa"/>
          </w:tcPr>
          <w:p w14:paraId="4A01BAF0" w14:textId="77777777" w:rsidR="00B26A8E" w:rsidRDefault="00B26A8E" w:rsidP="00E02F06">
            <w:pPr>
              <w:tabs>
                <w:tab w:val="left" w:pos="1247"/>
              </w:tabs>
              <w:ind w:firstLine="0"/>
            </w:pPr>
            <w:r>
              <w:t>Visos</w:t>
            </w:r>
          </w:p>
        </w:tc>
      </w:tr>
      <w:tr w:rsidR="00B26A8E" w14:paraId="72F101DF" w14:textId="77777777">
        <w:trPr>
          <w:trHeight w:val="63"/>
        </w:trPr>
        <w:tc>
          <w:tcPr>
            <w:tcW w:w="589" w:type="dxa"/>
          </w:tcPr>
          <w:p w14:paraId="6182C077" w14:textId="77777777" w:rsidR="00B26A8E" w:rsidRDefault="00B26A8E">
            <w:pPr>
              <w:tabs>
                <w:tab w:val="left" w:pos="1247"/>
              </w:tabs>
              <w:jc w:val="center"/>
            </w:pPr>
            <w:r>
              <w:t>4.</w:t>
            </w:r>
          </w:p>
        </w:tc>
        <w:tc>
          <w:tcPr>
            <w:tcW w:w="994" w:type="dxa"/>
          </w:tcPr>
          <w:p w14:paraId="701E7BE1" w14:textId="77777777" w:rsidR="00B26A8E" w:rsidRDefault="00B26A8E" w:rsidP="00E02F06">
            <w:pPr>
              <w:tabs>
                <w:tab w:val="left" w:pos="1247"/>
              </w:tabs>
              <w:ind w:firstLine="0"/>
            </w:pPr>
            <w:r>
              <w:t>995</w:t>
            </w:r>
          </w:p>
        </w:tc>
        <w:tc>
          <w:tcPr>
            <w:tcW w:w="1116" w:type="dxa"/>
          </w:tcPr>
          <w:p w14:paraId="5C836118" w14:textId="77777777" w:rsidR="00B26A8E" w:rsidRDefault="00B26A8E">
            <w:pPr>
              <w:tabs>
                <w:tab w:val="left" w:pos="1247"/>
              </w:tabs>
            </w:pPr>
          </w:p>
        </w:tc>
        <w:tc>
          <w:tcPr>
            <w:tcW w:w="3278" w:type="dxa"/>
          </w:tcPr>
          <w:p w14:paraId="3730C763" w14:textId="77777777" w:rsidR="00B26A8E" w:rsidRDefault="00B26A8E" w:rsidP="00E02F06">
            <w:pPr>
              <w:tabs>
                <w:tab w:val="left" w:pos="1247"/>
              </w:tabs>
              <w:ind w:firstLine="0"/>
              <w:rPr>
                <w:sz w:val="23"/>
                <w:szCs w:val="23"/>
              </w:rPr>
            </w:pPr>
            <w:r>
              <w:rPr>
                <w:sz w:val="23"/>
                <w:szCs w:val="23"/>
              </w:rPr>
              <w:t>Kitos paskirties žemės sklypai</w:t>
            </w:r>
          </w:p>
        </w:tc>
        <w:tc>
          <w:tcPr>
            <w:tcW w:w="1203" w:type="dxa"/>
          </w:tcPr>
          <w:p w14:paraId="655DE97E" w14:textId="77777777" w:rsidR="00B26A8E" w:rsidRDefault="00B26A8E">
            <w:pPr>
              <w:tabs>
                <w:tab w:val="left" w:pos="1247"/>
              </w:tabs>
            </w:pPr>
          </w:p>
        </w:tc>
        <w:tc>
          <w:tcPr>
            <w:tcW w:w="2313" w:type="dxa"/>
          </w:tcPr>
          <w:p w14:paraId="5ED38061" w14:textId="77777777" w:rsidR="00B26A8E" w:rsidRDefault="00B26A8E">
            <w:pPr>
              <w:tabs>
                <w:tab w:val="left" w:pos="1247"/>
              </w:tabs>
            </w:pPr>
          </w:p>
        </w:tc>
      </w:tr>
      <w:tr w:rsidR="00B26A8E" w14:paraId="4277058A" w14:textId="77777777">
        <w:trPr>
          <w:trHeight w:val="191"/>
        </w:trPr>
        <w:tc>
          <w:tcPr>
            <w:tcW w:w="589" w:type="dxa"/>
            <w:tcBorders>
              <w:bottom w:val="single" w:sz="4" w:space="0" w:color="auto"/>
            </w:tcBorders>
          </w:tcPr>
          <w:p w14:paraId="22E1B2C9" w14:textId="77777777" w:rsidR="00B26A8E" w:rsidRDefault="00B26A8E">
            <w:pPr>
              <w:tabs>
                <w:tab w:val="left" w:pos="1247"/>
              </w:tabs>
              <w:jc w:val="center"/>
              <w:rPr>
                <w:szCs w:val="24"/>
              </w:rPr>
            </w:pPr>
            <w:r>
              <w:rPr>
                <w:szCs w:val="24"/>
              </w:rPr>
              <w:t>4.1.</w:t>
            </w:r>
          </w:p>
        </w:tc>
        <w:tc>
          <w:tcPr>
            <w:tcW w:w="994" w:type="dxa"/>
            <w:tcBorders>
              <w:bottom w:val="single" w:sz="4" w:space="0" w:color="auto"/>
            </w:tcBorders>
          </w:tcPr>
          <w:p w14:paraId="47949CB7" w14:textId="77777777" w:rsidR="00B26A8E" w:rsidRDefault="00B26A8E">
            <w:pPr>
              <w:tabs>
                <w:tab w:val="left" w:pos="1247"/>
              </w:tabs>
              <w:rPr>
                <w:szCs w:val="24"/>
              </w:rPr>
            </w:pPr>
          </w:p>
        </w:tc>
        <w:tc>
          <w:tcPr>
            <w:tcW w:w="1116" w:type="dxa"/>
            <w:tcBorders>
              <w:bottom w:val="single" w:sz="4" w:space="0" w:color="auto"/>
            </w:tcBorders>
          </w:tcPr>
          <w:p w14:paraId="2B4CEE33" w14:textId="18127CE4" w:rsidR="00B26A8E" w:rsidRDefault="00B26A8E" w:rsidP="00E02F06">
            <w:pPr>
              <w:tabs>
                <w:tab w:val="left" w:pos="1247"/>
              </w:tabs>
              <w:ind w:firstLine="0"/>
              <w:jc w:val="left"/>
              <w:rPr>
                <w:szCs w:val="24"/>
              </w:rPr>
            </w:pPr>
            <w:r>
              <w:rPr>
                <w:szCs w:val="24"/>
              </w:rPr>
              <w:t>314,</w:t>
            </w:r>
            <w:r w:rsidR="00E02F06">
              <w:rPr>
                <w:szCs w:val="24"/>
              </w:rPr>
              <w:t xml:space="preserve"> </w:t>
            </w:r>
            <w:r>
              <w:rPr>
                <w:szCs w:val="24"/>
              </w:rPr>
              <w:t>327, 330, 331</w:t>
            </w:r>
          </w:p>
        </w:tc>
        <w:tc>
          <w:tcPr>
            <w:tcW w:w="3278" w:type="dxa"/>
            <w:tcBorders>
              <w:bottom w:val="single" w:sz="4" w:space="0" w:color="auto"/>
            </w:tcBorders>
          </w:tcPr>
          <w:p w14:paraId="415AEC93" w14:textId="77777777" w:rsidR="00B26A8E" w:rsidRDefault="00B26A8E" w:rsidP="00E02F06">
            <w:pPr>
              <w:tabs>
                <w:tab w:val="left" w:pos="1247"/>
              </w:tabs>
              <w:ind w:firstLine="0"/>
              <w:rPr>
                <w:szCs w:val="24"/>
              </w:rPr>
            </w:pPr>
            <w:r>
              <w:rPr>
                <w:szCs w:val="24"/>
              </w:rPr>
              <w:t>Gyvenamosios teritorijos, vienbučių ir dvibučių gyvenamųjų pastatų teritorijos, daugiabučių gyvenamųjų pastatų ir bendrabučių teritorijos</w:t>
            </w:r>
          </w:p>
        </w:tc>
        <w:tc>
          <w:tcPr>
            <w:tcW w:w="1203" w:type="dxa"/>
            <w:tcBorders>
              <w:bottom w:val="single" w:sz="4" w:space="0" w:color="auto"/>
            </w:tcBorders>
          </w:tcPr>
          <w:p w14:paraId="58329945" w14:textId="354E155A" w:rsidR="00B26A8E" w:rsidRPr="00E02F06" w:rsidRDefault="00B26A8E" w:rsidP="00E02F06">
            <w:pPr>
              <w:tabs>
                <w:tab w:val="left" w:pos="1247"/>
              </w:tabs>
              <w:ind w:firstLine="0"/>
              <w:rPr>
                <w:color w:val="000000" w:themeColor="text1"/>
                <w:szCs w:val="24"/>
              </w:rPr>
            </w:pPr>
            <w:r w:rsidRPr="00E02F06">
              <w:rPr>
                <w:color w:val="000000" w:themeColor="text1"/>
                <w:szCs w:val="24"/>
              </w:rPr>
              <w:t>0,9</w:t>
            </w:r>
          </w:p>
          <w:p w14:paraId="282ECC0D" w14:textId="77777777" w:rsidR="00B26A8E" w:rsidRPr="00E02F06" w:rsidRDefault="00B26A8E" w:rsidP="00E02F06">
            <w:pPr>
              <w:tabs>
                <w:tab w:val="left" w:pos="1247"/>
              </w:tabs>
              <w:ind w:firstLine="0"/>
              <w:rPr>
                <w:color w:val="000000" w:themeColor="text1"/>
                <w:szCs w:val="24"/>
              </w:rPr>
            </w:pPr>
            <w:r w:rsidRPr="00E02F06">
              <w:rPr>
                <w:color w:val="000000" w:themeColor="text1"/>
                <w:szCs w:val="24"/>
              </w:rPr>
              <w:t xml:space="preserve">1,0 </w:t>
            </w:r>
          </w:p>
          <w:p w14:paraId="2656DC5A" w14:textId="77777777" w:rsidR="00B26A8E" w:rsidRPr="00E02F06" w:rsidRDefault="00B26A8E" w:rsidP="00E02F06">
            <w:pPr>
              <w:tabs>
                <w:tab w:val="left" w:pos="1247"/>
              </w:tabs>
              <w:ind w:firstLine="0"/>
              <w:rPr>
                <w:color w:val="000000" w:themeColor="text1"/>
                <w:szCs w:val="24"/>
              </w:rPr>
            </w:pPr>
            <w:r w:rsidRPr="00E02F06">
              <w:rPr>
                <w:color w:val="000000" w:themeColor="text1"/>
                <w:szCs w:val="24"/>
              </w:rPr>
              <w:t>1,2</w:t>
            </w:r>
          </w:p>
          <w:p w14:paraId="6D502310" w14:textId="1245B852" w:rsidR="00B26A8E" w:rsidRPr="00E02F06" w:rsidRDefault="00B26A8E" w:rsidP="00E02F06">
            <w:pPr>
              <w:tabs>
                <w:tab w:val="left" w:pos="1247"/>
              </w:tabs>
              <w:ind w:firstLine="0"/>
              <w:rPr>
                <w:color w:val="000000" w:themeColor="text1"/>
                <w:szCs w:val="24"/>
              </w:rPr>
            </w:pPr>
            <w:r w:rsidRPr="00E02F06">
              <w:rPr>
                <w:color w:val="000000" w:themeColor="text1"/>
                <w:szCs w:val="24"/>
              </w:rPr>
              <w:t>1,4</w:t>
            </w:r>
          </w:p>
        </w:tc>
        <w:tc>
          <w:tcPr>
            <w:tcW w:w="2313" w:type="dxa"/>
            <w:tcBorders>
              <w:bottom w:val="single" w:sz="4" w:space="0" w:color="auto"/>
            </w:tcBorders>
          </w:tcPr>
          <w:p w14:paraId="365E09C2" w14:textId="77777777" w:rsidR="00B26A8E" w:rsidRDefault="00B26A8E" w:rsidP="00E02F06">
            <w:pPr>
              <w:tabs>
                <w:tab w:val="left" w:pos="1247"/>
              </w:tabs>
              <w:ind w:firstLine="0"/>
            </w:pPr>
            <w:r>
              <w:t xml:space="preserve">39.1.1, </w:t>
            </w:r>
          </w:p>
          <w:p w14:paraId="50A93583" w14:textId="77777777" w:rsidR="00B26A8E" w:rsidRDefault="00B26A8E" w:rsidP="00E02F06">
            <w:pPr>
              <w:tabs>
                <w:tab w:val="left" w:pos="1247"/>
              </w:tabs>
              <w:ind w:firstLine="0"/>
            </w:pPr>
            <w:r>
              <w:t>39.1.2</w:t>
            </w:r>
          </w:p>
          <w:p w14:paraId="0676BADC" w14:textId="77777777" w:rsidR="00B26A8E" w:rsidRDefault="00B26A8E" w:rsidP="00E02F06">
            <w:pPr>
              <w:tabs>
                <w:tab w:val="left" w:pos="1247"/>
              </w:tabs>
              <w:ind w:firstLine="0"/>
            </w:pPr>
            <w:r>
              <w:t>39.2, 39.3</w:t>
            </w:r>
          </w:p>
          <w:p w14:paraId="13EB3C5A" w14:textId="77777777" w:rsidR="00B26A8E" w:rsidRDefault="00B26A8E" w:rsidP="00E02F06">
            <w:pPr>
              <w:tabs>
                <w:tab w:val="left" w:pos="1247"/>
              </w:tabs>
              <w:ind w:firstLine="0"/>
              <w:rPr>
                <w:szCs w:val="24"/>
              </w:rPr>
            </w:pPr>
            <w:r>
              <w:rPr>
                <w:szCs w:val="24"/>
              </w:rPr>
              <w:t>39.4</w:t>
            </w:r>
          </w:p>
        </w:tc>
      </w:tr>
      <w:tr w:rsidR="00B26A8E" w14:paraId="5B6D8F24" w14:textId="77777777">
        <w:trPr>
          <w:trHeight w:val="33"/>
        </w:trPr>
        <w:tc>
          <w:tcPr>
            <w:tcW w:w="589" w:type="dxa"/>
            <w:tcBorders>
              <w:bottom w:val="nil"/>
            </w:tcBorders>
          </w:tcPr>
          <w:p w14:paraId="6B1C457D" w14:textId="77777777" w:rsidR="00B26A8E" w:rsidRDefault="00B26A8E">
            <w:pPr>
              <w:tabs>
                <w:tab w:val="left" w:pos="1247"/>
              </w:tabs>
              <w:rPr>
                <w:szCs w:val="24"/>
              </w:rPr>
            </w:pPr>
            <w:r>
              <w:rPr>
                <w:szCs w:val="24"/>
              </w:rPr>
              <w:t>4.2.</w:t>
            </w:r>
          </w:p>
        </w:tc>
        <w:tc>
          <w:tcPr>
            <w:tcW w:w="994" w:type="dxa"/>
            <w:tcBorders>
              <w:bottom w:val="nil"/>
            </w:tcBorders>
          </w:tcPr>
          <w:p w14:paraId="36A2BBC1" w14:textId="77777777" w:rsidR="00B26A8E" w:rsidRDefault="00B26A8E">
            <w:pPr>
              <w:tabs>
                <w:tab w:val="left" w:pos="1247"/>
              </w:tabs>
              <w:rPr>
                <w:szCs w:val="24"/>
              </w:rPr>
            </w:pPr>
          </w:p>
        </w:tc>
        <w:tc>
          <w:tcPr>
            <w:tcW w:w="1116" w:type="dxa"/>
            <w:tcBorders>
              <w:bottom w:val="nil"/>
            </w:tcBorders>
          </w:tcPr>
          <w:p w14:paraId="1C09B1F5" w14:textId="77777777" w:rsidR="00B26A8E" w:rsidRDefault="00B26A8E" w:rsidP="00E02F06">
            <w:pPr>
              <w:tabs>
                <w:tab w:val="left" w:pos="1247"/>
              </w:tabs>
              <w:ind w:firstLine="0"/>
              <w:rPr>
                <w:szCs w:val="24"/>
              </w:rPr>
            </w:pPr>
            <w:r>
              <w:rPr>
                <w:szCs w:val="24"/>
              </w:rPr>
              <w:t>317</w:t>
            </w:r>
          </w:p>
        </w:tc>
        <w:tc>
          <w:tcPr>
            <w:tcW w:w="3278" w:type="dxa"/>
            <w:tcBorders>
              <w:bottom w:val="nil"/>
            </w:tcBorders>
          </w:tcPr>
          <w:p w14:paraId="3AFCCB7C" w14:textId="77777777" w:rsidR="00B26A8E" w:rsidRDefault="00B26A8E" w:rsidP="00E02F06">
            <w:pPr>
              <w:tabs>
                <w:tab w:val="left" w:pos="1247"/>
              </w:tabs>
              <w:ind w:firstLine="0"/>
              <w:rPr>
                <w:szCs w:val="24"/>
              </w:rPr>
            </w:pPr>
            <w:r>
              <w:rPr>
                <w:sz w:val="23"/>
                <w:szCs w:val="23"/>
              </w:rPr>
              <w:t>Komercinės paskirties objektų teritorijos</w:t>
            </w:r>
          </w:p>
        </w:tc>
        <w:tc>
          <w:tcPr>
            <w:tcW w:w="1203" w:type="dxa"/>
            <w:tcBorders>
              <w:bottom w:val="nil"/>
            </w:tcBorders>
          </w:tcPr>
          <w:p w14:paraId="0F1738D4" w14:textId="77777777" w:rsidR="00B26A8E" w:rsidRDefault="00B26A8E" w:rsidP="00E02F06">
            <w:pPr>
              <w:tabs>
                <w:tab w:val="left" w:pos="1247"/>
              </w:tabs>
              <w:ind w:firstLine="0"/>
              <w:rPr>
                <w:szCs w:val="24"/>
              </w:rPr>
            </w:pPr>
            <w:r>
              <w:rPr>
                <w:szCs w:val="24"/>
              </w:rPr>
              <w:t>1,5</w:t>
            </w:r>
          </w:p>
        </w:tc>
        <w:tc>
          <w:tcPr>
            <w:tcW w:w="2313" w:type="dxa"/>
            <w:tcBorders>
              <w:bottom w:val="nil"/>
            </w:tcBorders>
          </w:tcPr>
          <w:p w14:paraId="08EBDC42" w14:textId="77777777" w:rsidR="00B26A8E" w:rsidRDefault="00B26A8E" w:rsidP="00E02F06">
            <w:pPr>
              <w:tabs>
                <w:tab w:val="left" w:pos="1247"/>
              </w:tabs>
              <w:ind w:firstLine="0"/>
            </w:pPr>
            <w:r>
              <w:t>39.1.1, 39.1.2</w:t>
            </w:r>
          </w:p>
        </w:tc>
      </w:tr>
      <w:tr w:rsidR="00B26A8E" w14:paraId="6F7B1E5B" w14:textId="77777777">
        <w:trPr>
          <w:trHeight w:val="33"/>
        </w:trPr>
        <w:tc>
          <w:tcPr>
            <w:tcW w:w="589" w:type="dxa"/>
            <w:tcBorders>
              <w:top w:val="nil"/>
              <w:left w:val="single" w:sz="4" w:space="0" w:color="auto"/>
              <w:bottom w:val="nil"/>
              <w:right w:val="single" w:sz="4" w:space="0" w:color="auto"/>
            </w:tcBorders>
          </w:tcPr>
          <w:p w14:paraId="151936A4" w14:textId="77777777" w:rsidR="00B26A8E" w:rsidRDefault="00B26A8E">
            <w:pPr>
              <w:tabs>
                <w:tab w:val="left" w:pos="1247"/>
              </w:tabs>
            </w:pPr>
          </w:p>
        </w:tc>
        <w:tc>
          <w:tcPr>
            <w:tcW w:w="994" w:type="dxa"/>
            <w:tcBorders>
              <w:top w:val="nil"/>
              <w:left w:val="single" w:sz="4" w:space="0" w:color="auto"/>
              <w:bottom w:val="nil"/>
              <w:right w:val="single" w:sz="4" w:space="0" w:color="auto"/>
            </w:tcBorders>
          </w:tcPr>
          <w:p w14:paraId="0351EDE6" w14:textId="77777777" w:rsidR="00B26A8E" w:rsidRDefault="00B26A8E">
            <w:pPr>
              <w:tabs>
                <w:tab w:val="left" w:pos="1247"/>
              </w:tabs>
            </w:pPr>
          </w:p>
        </w:tc>
        <w:tc>
          <w:tcPr>
            <w:tcW w:w="1116" w:type="dxa"/>
            <w:tcBorders>
              <w:top w:val="nil"/>
              <w:left w:val="single" w:sz="4" w:space="0" w:color="auto"/>
              <w:bottom w:val="nil"/>
              <w:right w:val="single" w:sz="4" w:space="0" w:color="auto"/>
            </w:tcBorders>
          </w:tcPr>
          <w:p w14:paraId="79204C7F" w14:textId="77777777" w:rsidR="00B26A8E" w:rsidRDefault="00B26A8E">
            <w:pPr>
              <w:tabs>
                <w:tab w:val="left" w:pos="1247"/>
              </w:tabs>
            </w:pPr>
          </w:p>
        </w:tc>
        <w:tc>
          <w:tcPr>
            <w:tcW w:w="3278" w:type="dxa"/>
            <w:tcBorders>
              <w:top w:val="nil"/>
              <w:left w:val="single" w:sz="4" w:space="0" w:color="auto"/>
              <w:bottom w:val="nil"/>
              <w:right w:val="single" w:sz="4" w:space="0" w:color="auto"/>
            </w:tcBorders>
          </w:tcPr>
          <w:p w14:paraId="672389F7" w14:textId="77777777" w:rsidR="00B26A8E" w:rsidRDefault="00B26A8E">
            <w:pPr>
              <w:tabs>
                <w:tab w:val="left" w:pos="1247"/>
              </w:tabs>
              <w:rPr>
                <w:sz w:val="23"/>
                <w:szCs w:val="23"/>
              </w:rPr>
            </w:pPr>
          </w:p>
        </w:tc>
        <w:tc>
          <w:tcPr>
            <w:tcW w:w="1203" w:type="dxa"/>
            <w:tcBorders>
              <w:top w:val="nil"/>
              <w:left w:val="single" w:sz="4" w:space="0" w:color="auto"/>
              <w:bottom w:val="nil"/>
              <w:right w:val="single" w:sz="4" w:space="0" w:color="auto"/>
            </w:tcBorders>
          </w:tcPr>
          <w:p w14:paraId="5970B3CD" w14:textId="77777777" w:rsidR="00B26A8E" w:rsidRDefault="00B26A8E" w:rsidP="00E02F06">
            <w:pPr>
              <w:tabs>
                <w:tab w:val="left" w:pos="1247"/>
              </w:tabs>
              <w:ind w:firstLine="0"/>
            </w:pPr>
            <w:r>
              <w:t>2,0</w:t>
            </w:r>
          </w:p>
        </w:tc>
        <w:tc>
          <w:tcPr>
            <w:tcW w:w="2313" w:type="dxa"/>
            <w:tcBorders>
              <w:top w:val="nil"/>
              <w:left w:val="single" w:sz="4" w:space="0" w:color="auto"/>
              <w:bottom w:val="nil"/>
              <w:right w:val="single" w:sz="4" w:space="0" w:color="auto"/>
            </w:tcBorders>
          </w:tcPr>
          <w:p w14:paraId="53AEAEF7" w14:textId="77777777" w:rsidR="00B26A8E" w:rsidRDefault="00B26A8E" w:rsidP="00E02F06">
            <w:pPr>
              <w:tabs>
                <w:tab w:val="left" w:pos="1247"/>
              </w:tabs>
              <w:ind w:firstLine="0"/>
            </w:pPr>
            <w:r>
              <w:t xml:space="preserve">39.2 </w:t>
            </w:r>
          </w:p>
        </w:tc>
      </w:tr>
      <w:tr w:rsidR="00B26A8E" w14:paraId="5CF70B03" w14:textId="77777777">
        <w:trPr>
          <w:trHeight w:val="33"/>
        </w:trPr>
        <w:tc>
          <w:tcPr>
            <w:tcW w:w="589" w:type="dxa"/>
            <w:tcBorders>
              <w:top w:val="nil"/>
              <w:left w:val="single" w:sz="4" w:space="0" w:color="auto"/>
              <w:bottom w:val="nil"/>
              <w:right w:val="single" w:sz="4" w:space="0" w:color="auto"/>
            </w:tcBorders>
          </w:tcPr>
          <w:p w14:paraId="61488716" w14:textId="77777777" w:rsidR="00B26A8E" w:rsidRDefault="00B26A8E">
            <w:pPr>
              <w:tabs>
                <w:tab w:val="left" w:pos="1247"/>
              </w:tabs>
            </w:pPr>
          </w:p>
        </w:tc>
        <w:tc>
          <w:tcPr>
            <w:tcW w:w="994" w:type="dxa"/>
            <w:tcBorders>
              <w:top w:val="nil"/>
              <w:left w:val="single" w:sz="4" w:space="0" w:color="auto"/>
              <w:bottom w:val="nil"/>
              <w:right w:val="single" w:sz="4" w:space="0" w:color="auto"/>
            </w:tcBorders>
          </w:tcPr>
          <w:p w14:paraId="367344EA" w14:textId="77777777" w:rsidR="00B26A8E" w:rsidRDefault="00B26A8E">
            <w:pPr>
              <w:tabs>
                <w:tab w:val="left" w:pos="1247"/>
              </w:tabs>
            </w:pPr>
          </w:p>
        </w:tc>
        <w:tc>
          <w:tcPr>
            <w:tcW w:w="1116" w:type="dxa"/>
            <w:tcBorders>
              <w:top w:val="nil"/>
              <w:left w:val="single" w:sz="4" w:space="0" w:color="auto"/>
              <w:bottom w:val="nil"/>
              <w:right w:val="single" w:sz="4" w:space="0" w:color="auto"/>
            </w:tcBorders>
          </w:tcPr>
          <w:p w14:paraId="7F278A63" w14:textId="77777777" w:rsidR="00B26A8E" w:rsidRDefault="00B26A8E">
            <w:pPr>
              <w:tabs>
                <w:tab w:val="left" w:pos="1247"/>
              </w:tabs>
            </w:pPr>
          </w:p>
        </w:tc>
        <w:tc>
          <w:tcPr>
            <w:tcW w:w="3278" w:type="dxa"/>
            <w:tcBorders>
              <w:top w:val="nil"/>
              <w:left w:val="single" w:sz="4" w:space="0" w:color="auto"/>
              <w:bottom w:val="nil"/>
              <w:right w:val="single" w:sz="4" w:space="0" w:color="auto"/>
            </w:tcBorders>
          </w:tcPr>
          <w:p w14:paraId="2AF4FFD0" w14:textId="77777777" w:rsidR="00B26A8E" w:rsidRDefault="00B26A8E">
            <w:pPr>
              <w:tabs>
                <w:tab w:val="left" w:pos="1247"/>
              </w:tabs>
              <w:rPr>
                <w:sz w:val="23"/>
                <w:szCs w:val="23"/>
              </w:rPr>
            </w:pPr>
          </w:p>
        </w:tc>
        <w:tc>
          <w:tcPr>
            <w:tcW w:w="1203" w:type="dxa"/>
            <w:tcBorders>
              <w:top w:val="nil"/>
              <w:left w:val="single" w:sz="4" w:space="0" w:color="auto"/>
              <w:bottom w:val="nil"/>
              <w:right w:val="single" w:sz="4" w:space="0" w:color="auto"/>
            </w:tcBorders>
          </w:tcPr>
          <w:p w14:paraId="14068E2E" w14:textId="77777777" w:rsidR="00B26A8E" w:rsidRDefault="00B26A8E" w:rsidP="00E02F06">
            <w:pPr>
              <w:tabs>
                <w:tab w:val="left" w:pos="1247"/>
              </w:tabs>
              <w:ind w:firstLine="0"/>
            </w:pPr>
            <w:r>
              <w:t>2,2</w:t>
            </w:r>
          </w:p>
        </w:tc>
        <w:tc>
          <w:tcPr>
            <w:tcW w:w="2313" w:type="dxa"/>
            <w:tcBorders>
              <w:top w:val="nil"/>
              <w:left w:val="single" w:sz="4" w:space="0" w:color="auto"/>
              <w:bottom w:val="nil"/>
              <w:right w:val="single" w:sz="4" w:space="0" w:color="auto"/>
            </w:tcBorders>
          </w:tcPr>
          <w:p w14:paraId="5A89365A" w14:textId="77777777" w:rsidR="00B26A8E" w:rsidRDefault="00B26A8E" w:rsidP="00E02F06">
            <w:pPr>
              <w:tabs>
                <w:tab w:val="left" w:pos="1247"/>
              </w:tabs>
              <w:ind w:firstLine="0"/>
            </w:pPr>
            <w:r>
              <w:t>39.3</w:t>
            </w:r>
          </w:p>
        </w:tc>
      </w:tr>
      <w:tr w:rsidR="00B26A8E" w14:paraId="49CD9277" w14:textId="77777777">
        <w:trPr>
          <w:trHeight w:val="33"/>
        </w:trPr>
        <w:tc>
          <w:tcPr>
            <w:tcW w:w="589" w:type="dxa"/>
            <w:tcBorders>
              <w:top w:val="nil"/>
              <w:left w:val="single" w:sz="4" w:space="0" w:color="auto"/>
              <w:bottom w:val="single" w:sz="4" w:space="0" w:color="auto"/>
              <w:right w:val="single" w:sz="4" w:space="0" w:color="auto"/>
            </w:tcBorders>
          </w:tcPr>
          <w:p w14:paraId="0C6E56A6" w14:textId="77777777" w:rsidR="00B26A8E" w:rsidRDefault="00B26A8E">
            <w:pPr>
              <w:tabs>
                <w:tab w:val="left" w:pos="1247"/>
              </w:tabs>
            </w:pPr>
          </w:p>
        </w:tc>
        <w:tc>
          <w:tcPr>
            <w:tcW w:w="994" w:type="dxa"/>
            <w:tcBorders>
              <w:top w:val="nil"/>
              <w:left w:val="single" w:sz="4" w:space="0" w:color="auto"/>
              <w:bottom w:val="single" w:sz="4" w:space="0" w:color="auto"/>
              <w:right w:val="single" w:sz="4" w:space="0" w:color="auto"/>
            </w:tcBorders>
          </w:tcPr>
          <w:p w14:paraId="7FFEC8A3" w14:textId="77777777" w:rsidR="00B26A8E" w:rsidRDefault="00B26A8E">
            <w:pPr>
              <w:tabs>
                <w:tab w:val="left" w:pos="1247"/>
              </w:tabs>
            </w:pPr>
          </w:p>
        </w:tc>
        <w:tc>
          <w:tcPr>
            <w:tcW w:w="1116" w:type="dxa"/>
            <w:tcBorders>
              <w:top w:val="nil"/>
              <w:left w:val="single" w:sz="4" w:space="0" w:color="auto"/>
              <w:bottom w:val="single" w:sz="4" w:space="0" w:color="auto"/>
              <w:right w:val="single" w:sz="4" w:space="0" w:color="auto"/>
            </w:tcBorders>
          </w:tcPr>
          <w:p w14:paraId="6C64071A" w14:textId="77777777" w:rsidR="00B26A8E" w:rsidRDefault="00B26A8E">
            <w:pPr>
              <w:tabs>
                <w:tab w:val="left" w:pos="1247"/>
              </w:tabs>
            </w:pPr>
          </w:p>
        </w:tc>
        <w:tc>
          <w:tcPr>
            <w:tcW w:w="3278" w:type="dxa"/>
            <w:tcBorders>
              <w:top w:val="nil"/>
              <w:left w:val="single" w:sz="4" w:space="0" w:color="auto"/>
              <w:bottom w:val="single" w:sz="4" w:space="0" w:color="auto"/>
              <w:right w:val="single" w:sz="4" w:space="0" w:color="auto"/>
            </w:tcBorders>
          </w:tcPr>
          <w:p w14:paraId="5471743E" w14:textId="77777777" w:rsidR="00B26A8E" w:rsidRDefault="00B26A8E">
            <w:pPr>
              <w:tabs>
                <w:tab w:val="left" w:pos="1247"/>
              </w:tabs>
              <w:rPr>
                <w:sz w:val="23"/>
                <w:szCs w:val="23"/>
              </w:rPr>
            </w:pPr>
          </w:p>
        </w:tc>
        <w:tc>
          <w:tcPr>
            <w:tcW w:w="1203" w:type="dxa"/>
            <w:tcBorders>
              <w:top w:val="nil"/>
              <w:left w:val="single" w:sz="4" w:space="0" w:color="auto"/>
              <w:bottom w:val="single" w:sz="4" w:space="0" w:color="auto"/>
              <w:right w:val="single" w:sz="4" w:space="0" w:color="auto"/>
            </w:tcBorders>
          </w:tcPr>
          <w:p w14:paraId="1F855BD9" w14:textId="11ED2062" w:rsidR="00B26A8E" w:rsidRPr="00FA0134" w:rsidRDefault="00B26A8E" w:rsidP="00E02F06">
            <w:pPr>
              <w:tabs>
                <w:tab w:val="left" w:pos="1247"/>
              </w:tabs>
              <w:ind w:firstLine="0"/>
              <w:rPr>
                <w:color w:val="FF0000"/>
              </w:rPr>
            </w:pPr>
            <w:r w:rsidRPr="00E02F06">
              <w:rPr>
                <w:color w:val="000000" w:themeColor="text1"/>
              </w:rPr>
              <w:t>3,1</w:t>
            </w:r>
          </w:p>
        </w:tc>
        <w:tc>
          <w:tcPr>
            <w:tcW w:w="2313" w:type="dxa"/>
            <w:tcBorders>
              <w:top w:val="nil"/>
              <w:left w:val="single" w:sz="4" w:space="0" w:color="auto"/>
              <w:bottom w:val="single" w:sz="4" w:space="0" w:color="auto"/>
              <w:right w:val="single" w:sz="4" w:space="0" w:color="auto"/>
            </w:tcBorders>
          </w:tcPr>
          <w:p w14:paraId="5A2147D5" w14:textId="77777777" w:rsidR="00B26A8E" w:rsidRDefault="00B26A8E" w:rsidP="00E02F06">
            <w:pPr>
              <w:tabs>
                <w:tab w:val="left" w:pos="1247"/>
              </w:tabs>
              <w:ind w:firstLine="0"/>
            </w:pPr>
            <w:r>
              <w:t>39.4</w:t>
            </w:r>
          </w:p>
        </w:tc>
      </w:tr>
      <w:tr w:rsidR="00B26A8E" w14:paraId="3DC56510" w14:textId="77777777">
        <w:trPr>
          <w:trHeight w:val="33"/>
        </w:trPr>
        <w:tc>
          <w:tcPr>
            <w:tcW w:w="589" w:type="dxa"/>
            <w:tcBorders>
              <w:top w:val="single" w:sz="4" w:space="0" w:color="auto"/>
            </w:tcBorders>
          </w:tcPr>
          <w:p w14:paraId="6E78C222" w14:textId="77777777" w:rsidR="00B26A8E" w:rsidRDefault="00B26A8E">
            <w:pPr>
              <w:tabs>
                <w:tab w:val="left" w:pos="1247"/>
              </w:tabs>
              <w:jc w:val="center"/>
            </w:pPr>
            <w:r>
              <w:t>4.3.</w:t>
            </w:r>
          </w:p>
        </w:tc>
        <w:tc>
          <w:tcPr>
            <w:tcW w:w="994" w:type="dxa"/>
            <w:tcBorders>
              <w:top w:val="single" w:sz="4" w:space="0" w:color="auto"/>
            </w:tcBorders>
          </w:tcPr>
          <w:p w14:paraId="29BC8990" w14:textId="77777777" w:rsidR="00B26A8E" w:rsidRDefault="00B26A8E">
            <w:pPr>
              <w:tabs>
                <w:tab w:val="left" w:pos="1247"/>
              </w:tabs>
            </w:pPr>
          </w:p>
        </w:tc>
        <w:tc>
          <w:tcPr>
            <w:tcW w:w="1116" w:type="dxa"/>
            <w:tcBorders>
              <w:top w:val="single" w:sz="4" w:space="0" w:color="auto"/>
            </w:tcBorders>
          </w:tcPr>
          <w:p w14:paraId="40F632DA" w14:textId="77777777" w:rsidR="00B26A8E" w:rsidRDefault="00B26A8E" w:rsidP="00E02F06">
            <w:pPr>
              <w:tabs>
                <w:tab w:val="left" w:pos="1247"/>
              </w:tabs>
              <w:ind w:firstLine="0"/>
              <w:jc w:val="left"/>
            </w:pPr>
            <w:r>
              <w:t>315, 316, 318, 332, 333</w:t>
            </w:r>
          </w:p>
        </w:tc>
        <w:tc>
          <w:tcPr>
            <w:tcW w:w="3278" w:type="dxa"/>
            <w:tcBorders>
              <w:top w:val="single" w:sz="4" w:space="0" w:color="auto"/>
            </w:tcBorders>
          </w:tcPr>
          <w:p w14:paraId="4009B15C" w14:textId="77777777" w:rsidR="00B26A8E" w:rsidRDefault="00B26A8E" w:rsidP="00E02F06">
            <w:pPr>
              <w:tabs>
                <w:tab w:val="left" w:pos="1247"/>
              </w:tabs>
              <w:ind w:firstLine="0"/>
              <w:rPr>
                <w:sz w:val="23"/>
                <w:szCs w:val="23"/>
              </w:rPr>
            </w:pPr>
            <w:r>
              <w:rPr>
                <w:sz w:val="23"/>
                <w:szCs w:val="23"/>
              </w:rPr>
              <w:t xml:space="preserve">Pramonės ir sandėliavimo objektų teritorijos, inžinerinės infrastruktūros teritorijos, visuomeninės paskirties teritorijos, susisiekimo ir inžinerinių komunikacijų aptarnavimo objektų teritorijos, </w:t>
            </w:r>
            <w:r>
              <w:rPr>
                <w:sz w:val="23"/>
                <w:szCs w:val="23"/>
              </w:rPr>
              <w:lastRenderedPageBreak/>
              <w:t xml:space="preserve">susisiekimo ir inžinerinių tinklų koridorių teritorijos </w:t>
            </w:r>
          </w:p>
        </w:tc>
        <w:tc>
          <w:tcPr>
            <w:tcW w:w="1203" w:type="dxa"/>
            <w:tcBorders>
              <w:top w:val="single" w:sz="4" w:space="0" w:color="auto"/>
            </w:tcBorders>
          </w:tcPr>
          <w:p w14:paraId="4EE5D9EF" w14:textId="2C73B50E" w:rsidR="00B26A8E" w:rsidRPr="00272821" w:rsidRDefault="00B26A8E" w:rsidP="00E02F06">
            <w:pPr>
              <w:tabs>
                <w:tab w:val="left" w:pos="1247"/>
              </w:tabs>
              <w:ind w:firstLine="0"/>
              <w:rPr>
                <w:color w:val="FF0000"/>
              </w:rPr>
            </w:pPr>
            <w:r w:rsidRPr="00E02F06">
              <w:rPr>
                <w:color w:val="000000" w:themeColor="text1"/>
              </w:rPr>
              <w:lastRenderedPageBreak/>
              <w:t>1,2</w:t>
            </w:r>
          </w:p>
        </w:tc>
        <w:tc>
          <w:tcPr>
            <w:tcW w:w="2313" w:type="dxa"/>
            <w:tcBorders>
              <w:top w:val="single" w:sz="4" w:space="0" w:color="auto"/>
            </w:tcBorders>
          </w:tcPr>
          <w:p w14:paraId="62E6728D" w14:textId="77777777" w:rsidR="00B26A8E" w:rsidRDefault="00B26A8E" w:rsidP="00E02F06">
            <w:pPr>
              <w:tabs>
                <w:tab w:val="left" w:pos="1247"/>
              </w:tabs>
              <w:ind w:firstLine="0"/>
            </w:pPr>
            <w:r>
              <w:t>39.1.1, 39.1.2</w:t>
            </w:r>
          </w:p>
        </w:tc>
      </w:tr>
      <w:tr w:rsidR="00B26A8E" w14:paraId="3F322D90" w14:textId="77777777">
        <w:trPr>
          <w:trHeight w:val="33"/>
        </w:trPr>
        <w:tc>
          <w:tcPr>
            <w:tcW w:w="589" w:type="dxa"/>
          </w:tcPr>
          <w:p w14:paraId="58C2E87C" w14:textId="77777777" w:rsidR="00B26A8E" w:rsidRDefault="00B26A8E">
            <w:pPr>
              <w:tabs>
                <w:tab w:val="left" w:pos="1247"/>
              </w:tabs>
              <w:jc w:val="center"/>
            </w:pPr>
            <w:r>
              <w:t>4.4.</w:t>
            </w:r>
          </w:p>
        </w:tc>
        <w:tc>
          <w:tcPr>
            <w:tcW w:w="994" w:type="dxa"/>
          </w:tcPr>
          <w:p w14:paraId="485DB670" w14:textId="77777777" w:rsidR="00B26A8E" w:rsidRDefault="00B26A8E">
            <w:pPr>
              <w:tabs>
                <w:tab w:val="left" w:pos="1247"/>
              </w:tabs>
            </w:pPr>
          </w:p>
        </w:tc>
        <w:tc>
          <w:tcPr>
            <w:tcW w:w="1116" w:type="dxa"/>
          </w:tcPr>
          <w:p w14:paraId="4E2CB4E9" w14:textId="77777777" w:rsidR="00B26A8E" w:rsidRDefault="00B26A8E" w:rsidP="00E02F06">
            <w:pPr>
              <w:tabs>
                <w:tab w:val="left" w:pos="1247"/>
              </w:tabs>
              <w:ind w:firstLine="0"/>
            </w:pPr>
            <w:r>
              <w:t>315, 316, 318, 332, 333</w:t>
            </w:r>
          </w:p>
        </w:tc>
        <w:tc>
          <w:tcPr>
            <w:tcW w:w="3278" w:type="dxa"/>
          </w:tcPr>
          <w:p w14:paraId="242540C3" w14:textId="77777777" w:rsidR="00B26A8E" w:rsidRDefault="00B26A8E" w:rsidP="00E02F06">
            <w:pPr>
              <w:tabs>
                <w:tab w:val="left" w:pos="1247"/>
              </w:tabs>
              <w:ind w:firstLine="0"/>
              <w:rPr>
                <w:sz w:val="23"/>
                <w:szCs w:val="23"/>
              </w:rPr>
            </w:pPr>
            <w:r>
              <w:rPr>
                <w:sz w:val="23"/>
                <w:szCs w:val="23"/>
              </w:rPr>
              <w:t>Pramonės ir sandėliavimo objektų teritorijos, inžinerinės infrastruktūros teritorijos, visuomeninės paskirties teritorijos, susisiekimo ir inžinerinių komunikacijų aptarnavimo objektų teritorijos, susisiekimo ir inžinerinių tinklų koridorių teritorijos</w:t>
            </w:r>
          </w:p>
        </w:tc>
        <w:tc>
          <w:tcPr>
            <w:tcW w:w="1203" w:type="dxa"/>
          </w:tcPr>
          <w:p w14:paraId="443244D1" w14:textId="0DE94785" w:rsidR="00B26A8E" w:rsidRPr="00E02F06" w:rsidRDefault="00B26A8E" w:rsidP="00E02F06">
            <w:pPr>
              <w:tabs>
                <w:tab w:val="left" w:pos="1247"/>
              </w:tabs>
              <w:ind w:firstLine="0"/>
              <w:rPr>
                <w:color w:val="000000" w:themeColor="text1"/>
              </w:rPr>
            </w:pPr>
            <w:r w:rsidRPr="00E02F06">
              <w:rPr>
                <w:color w:val="000000" w:themeColor="text1"/>
              </w:rPr>
              <w:t>1,7</w:t>
            </w:r>
          </w:p>
          <w:p w14:paraId="5786E6CF" w14:textId="77777777" w:rsidR="00B26A8E" w:rsidRDefault="00B26A8E" w:rsidP="00E02F06">
            <w:pPr>
              <w:tabs>
                <w:tab w:val="left" w:pos="1247"/>
              </w:tabs>
              <w:ind w:firstLine="0"/>
            </w:pPr>
            <w:r>
              <w:t>2,9</w:t>
            </w:r>
          </w:p>
        </w:tc>
        <w:tc>
          <w:tcPr>
            <w:tcW w:w="2313" w:type="dxa"/>
          </w:tcPr>
          <w:p w14:paraId="6D5167B7" w14:textId="77777777" w:rsidR="00B26A8E" w:rsidRDefault="00B26A8E" w:rsidP="00E02F06">
            <w:pPr>
              <w:tabs>
                <w:tab w:val="left" w:pos="1247"/>
              </w:tabs>
              <w:ind w:firstLine="0"/>
            </w:pPr>
            <w:r>
              <w:t>39.2, 39.3</w:t>
            </w:r>
          </w:p>
          <w:p w14:paraId="6704D37C" w14:textId="77777777" w:rsidR="00B26A8E" w:rsidRDefault="00B26A8E" w:rsidP="00E02F06">
            <w:pPr>
              <w:tabs>
                <w:tab w:val="left" w:pos="1247"/>
              </w:tabs>
              <w:ind w:firstLine="0"/>
            </w:pPr>
            <w:r>
              <w:t>39.4</w:t>
            </w:r>
          </w:p>
        </w:tc>
      </w:tr>
      <w:tr w:rsidR="00B26A8E" w14:paraId="1313FB02" w14:textId="77777777">
        <w:trPr>
          <w:trHeight w:val="191"/>
        </w:trPr>
        <w:tc>
          <w:tcPr>
            <w:tcW w:w="589" w:type="dxa"/>
          </w:tcPr>
          <w:p w14:paraId="030ACE46" w14:textId="77777777" w:rsidR="00B26A8E" w:rsidRDefault="00B26A8E">
            <w:pPr>
              <w:tabs>
                <w:tab w:val="left" w:pos="1247"/>
              </w:tabs>
              <w:jc w:val="center"/>
            </w:pPr>
            <w:r>
              <w:t>5.</w:t>
            </w:r>
          </w:p>
        </w:tc>
        <w:tc>
          <w:tcPr>
            <w:tcW w:w="994" w:type="dxa"/>
          </w:tcPr>
          <w:p w14:paraId="5098088E" w14:textId="77777777" w:rsidR="00B26A8E" w:rsidRDefault="00B26A8E">
            <w:pPr>
              <w:tabs>
                <w:tab w:val="left" w:pos="1247"/>
              </w:tabs>
              <w:rPr>
                <w:sz w:val="23"/>
                <w:szCs w:val="23"/>
              </w:rPr>
            </w:pPr>
          </w:p>
        </w:tc>
        <w:tc>
          <w:tcPr>
            <w:tcW w:w="4394" w:type="dxa"/>
            <w:gridSpan w:val="2"/>
          </w:tcPr>
          <w:p w14:paraId="738D011C" w14:textId="77777777" w:rsidR="00B26A8E" w:rsidRDefault="00B26A8E" w:rsidP="00E02F06">
            <w:pPr>
              <w:tabs>
                <w:tab w:val="left" w:pos="1247"/>
              </w:tabs>
              <w:ind w:firstLine="0"/>
              <w:rPr>
                <w:sz w:val="23"/>
                <w:szCs w:val="23"/>
              </w:rPr>
            </w:pPr>
            <w:r>
              <w:rPr>
                <w:sz w:val="23"/>
                <w:szCs w:val="23"/>
              </w:rPr>
              <w:t>Kitiems šios lentelės 1.–4.4. punktuose nenurodytiems žemės sklypams</w:t>
            </w:r>
          </w:p>
        </w:tc>
        <w:tc>
          <w:tcPr>
            <w:tcW w:w="1203" w:type="dxa"/>
          </w:tcPr>
          <w:p w14:paraId="037071A2" w14:textId="5C886B46" w:rsidR="00B26A8E" w:rsidRPr="00E02F06" w:rsidRDefault="00B26A8E" w:rsidP="00E02F06">
            <w:pPr>
              <w:tabs>
                <w:tab w:val="left" w:pos="1247"/>
              </w:tabs>
              <w:ind w:firstLine="0"/>
              <w:rPr>
                <w:color w:val="000000" w:themeColor="text1"/>
              </w:rPr>
            </w:pPr>
            <w:r w:rsidRPr="00E02F06">
              <w:rPr>
                <w:color w:val="000000" w:themeColor="text1"/>
              </w:rPr>
              <w:t>1,2</w:t>
            </w:r>
          </w:p>
          <w:p w14:paraId="0BC3FB0B" w14:textId="2AA639A9" w:rsidR="00B26A8E" w:rsidRPr="00E02F06" w:rsidRDefault="00B26A8E" w:rsidP="00E02F06">
            <w:pPr>
              <w:tabs>
                <w:tab w:val="left" w:pos="1247"/>
              </w:tabs>
              <w:ind w:firstLine="0"/>
              <w:rPr>
                <w:color w:val="000000" w:themeColor="text1"/>
              </w:rPr>
            </w:pPr>
            <w:r w:rsidRPr="00E02F06">
              <w:rPr>
                <w:color w:val="000000" w:themeColor="text1"/>
              </w:rPr>
              <w:t>1,4</w:t>
            </w:r>
          </w:p>
          <w:p w14:paraId="78828865" w14:textId="2194732F" w:rsidR="00B26A8E" w:rsidRPr="00D575D3" w:rsidRDefault="00B26A8E" w:rsidP="00E02F06">
            <w:pPr>
              <w:tabs>
                <w:tab w:val="left" w:pos="1247"/>
              </w:tabs>
              <w:ind w:firstLine="0"/>
              <w:rPr>
                <w:color w:val="FF0000"/>
              </w:rPr>
            </w:pPr>
            <w:r w:rsidRPr="00E02F06">
              <w:rPr>
                <w:color w:val="000000" w:themeColor="text1"/>
              </w:rPr>
              <w:t>1,4</w:t>
            </w:r>
          </w:p>
        </w:tc>
        <w:tc>
          <w:tcPr>
            <w:tcW w:w="2313" w:type="dxa"/>
          </w:tcPr>
          <w:p w14:paraId="42B77BC2" w14:textId="77777777" w:rsidR="00B26A8E" w:rsidRDefault="00B26A8E" w:rsidP="00E02F06">
            <w:pPr>
              <w:tabs>
                <w:tab w:val="left" w:pos="1247"/>
              </w:tabs>
              <w:ind w:firstLine="0"/>
            </w:pPr>
            <w:r>
              <w:t>39.1.1, 39.1.2</w:t>
            </w:r>
          </w:p>
          <w:p w14:paraId="14139F11" w14:textId="77777777" w:rsidR="00B26A8E" w:rsidRDefault="00B26A8E" w:rsidP="00E02F06">
            <w:pPr>
              <w:tabs>
                <w:tab w:val="left" w:pos="1247"/>
              </w:tabs>
              <w:ind w:firstLine="0"/>
            </w:pPr>
            <w:r>
              <w:t>39.2</w:t>
            </w:r>
          </w:p>
          <w:p w14:paraId="4FC9FDA1" w14:textId="77777777" w:rsidR="00B26A8E" w:rsidRDefault="00B26A8E" w:rsidP="00E02F06">
            <w:pPr>
              <w:tabs>
                <w:tab w:val="left" w:pos="1247"/>
              </w:tabs>
              <w:ind w:firstLine="0"/>
            </w:pPr>
            <w:r>
              <w:t>39.3, 39.4</w:t>
            </w:r>
          </w:p>
        </w:tc>
      </w:tr>
      <w:tr w:rsidR="00B26A8E" w14:paraId="58C17C6B" w14:textId="77777777">
        <w:trPr>
          <w:trHeight w:val="191"/>
        </w:trPr>
        <w:tc>
          <w:tcPr>
            <w:tcW w:w="589" w:type="dxa"/>
          </w:tcPr>
          <w:p w14:paraId="00913653" w14:textId="77777777" w:rsidR="00B26A8E" w:rsidRDefault="00B26A8E">
            <w:pPr>
              <w:tabs>
                <w:tab w:val="left" w:pos="1247"/>
              </w:tabs>
              <w:jc w:val="center"/>
            </w:pPr>
            <w:r>
              <w:t>6.</w:t>
            </w:r>
          </w:p>
        </w:tc>
        <w:tc>
          <w:tcPr>
            <w:tcW w:w="5388" w:type="dxa"/>
            <w:gridSpan w:val="3"/>
          </w:tcPr>
          <w:p w14:paraId="5DDDC346" w14:textId="77777777" w:rsidR="00B26A8E" w:rsidRDefault="00B26A8E" w:rsidP="00E02F06">
            <w:pPr>
              <w:tabs>
                <w:tab w:val="left" w:pos="1247"/>
              </w:tabs>
              <w:ind w:firstLine="0"/>
              <w:rPr>
                <w:sz w:val="23"/>
                <w:szCs w:val="23"/>
              </w:rPr>
            </w:pPr>
            <w:r>
              <w:rPr>
                <w:sz w:val="23"/>
                <w:szCs w:val="23"/>
              </w:rPr>
              <w:t xml:space="preserve">Visi kiti šios lentelės 1–5 punktuose nenurodyti žemės sklypai </w:t>
            </w:r>
          </w:p>
        </w:tc>
        <w:tc>
          <w:tcPr>
            <w:tcW w:w="1203" w:type="dxa"/>
          </w:tcPr>
          <w:p w14:paraId="1F994C52" w14:textId="77777777" w:rsidR="00B26A8E" w:rsidRDefault="00B26A8E" w:rsidP="00E02F06">
            <w:pPr>
              <w:tabs>
                <w:tab w:val="left" w:pos="1247"/>
              </w:tabs>
              <w:ind w:firstLine="0"/>
            </w:pPr>
            <w:r w:rsidRPr="00E02F06">
              <w:rPr>
                <w:color w:val="000000" w:themeColor="text1"/>
              </w:rPr>
              <w:t>0,6</w:t>
            </w:r>
          </w:p>
        </w:tc>
        <w:tc>
          <w:tcPr>
            <w:tcW w:w="2313" w:type="dxa"/>
          </w:tcPr>
          <w:p w14:paraId="57119657" w14:textId="77777777" w:rsidR="00B26A8E" w:rsidRDefault="00B26A8E">
            <w:pPr>
              <w:tabs>
                <w:tab w:val="left" w:pos="1247"/>
              </w:tabs>
            </w:pPr>
          </w:p>
        </w:tc>
      </w:tr>
    </w:tbl>
    <w:p w14:paraId="11CEF588" w14:textId="77777777" w:rsidR="00B26A8E" w:rsidRDefault="00B26A8E" w:rsidP="00B26A8E">
      <w:pPr>
        <w:ind w:firstLine="851"/>
        <w:rPr>
          <w:color w:val="000000"/>
          <w:sz w:val="23"/>
          <w:szCs w:val="23"/>
          <w:lang w:eastAsia="lt-LT"/>
        </w:rPr>
      </w:pPr>
    </w:p>
    <w:p w14:paraId="4BAE2205" w14:textId="78C2E1A4" w:rsidR="00B26A8E" w:rsidRPr="00E02F06" w:rsidRDefault="00E02F06" w:rsidP="00B26A8E">
      <w:pPr>
        <w:ind w:firstLine="851"/>
        <w:rPr>
          <w:color w:val="000000"/>
          <w:szCs w:val="24"/>
          <w:lang w:eastAsia="lt-LT"/>
        </w:rPr>
      </w:pPr>
      <w:r>
        <w:rPr>
          <w:color w:val="000000"/>
          <w:sz w:val="23"/>
          <w:szCs w:val="23"/>
          <w:lang w:eastAsia="lt-LT"/>
        </w:rPr>
        <w:t xml:space="preserve">    </w:t>
      </w:r>
      <w:r w:rsidR="00B26A8E" w:rsidRPr="00E02F06">
        <w:rPr>
          <w:color w:val="000000"/>
          <w:szCs w:val="24"/>
          <w:lang w:eastAsia="lt-LT"/>
        </w:rPr>
        <w:t>Nustatyti žemės mokesčio tarifą apleistai ir nenaudojamai žemei – 4 procentai žemės mokestinės vertės.</w:t>
      </w:r>
    </w:p>
    <w:p w14:paraId="446D3247" w14:textId="555E0379" w:rsidR="00E02F06" w:rsidRPr="0048099C" w:rsidRDefault="00E02F06" w:rsidP="00E02F06">
      <w:pPr>
        <w:ind w:firstLine="1080"/>
        <w:jc w:val="left"/>
        <w:rPr>
          <w:szCs w:val="24"/>
        </w:rPr>
      </w:pPr>
      <w:r>
        <w:t xml:space="preserve">  </w:t>
      </w:r>
      <w:r w:rsidRPr="0048099C">
        <w:rPr>
          <w:szCs w:val="24"/>
        </w:rPr>
        <w:t>Balsuota už pateiktą sprendimo projektą – 1</w:t>
      </w:r>
      <w:r>
        <w:rPr>
          <w:szCs w:val="24"/>
        </w:rPr>
        <w:t>5</w:t>
      </w:r>
      <w:r w:rsidRPr="0048099C">
        <w:rPr>
          <w:szCs w:val="24"/>
        </w:rPr>
        <w:t xml:space="preserve"> už.</w:t>
      </w:r>
    </w:p>
    <w:p w14:paraId="2C2EA59C" w14:textId="77777777"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77015471" w14:textId="14942705" w:rsidR="00E02F06" w:rsidRDefault="00E02F06" w:rsidP="00B26A8E">
      <w:pPr>
        <w:pStyle w:val="Sraopastraipa"/>
        <w:tabs>
          <w:tab w:val="left" w:pos="1134"/>
        </w:tabs>
        <w:ind w:left="0"/>
        <w:contextualSpacing/>
      </w:pPr>
    </w:p>
    <w:p w14:paraId="676BCEC2" w14:textId="01820165" w:rsidR="005B0B24" w:rsidRDefault="00E02F06" w:rsidP="00863C73">
      <w:pPr>
        <w:pStyle w:val="Sraopastraipa"/>
        <w:numPr>
          <w:ilvl w:val="0"/>
          <w:numId w:val="6"/>
        </w:numPr>
        <w:tabs>
          <w:tab w:val="left" w:pos="1276"/>
        </w:tabs>
        <w:ind w:hanging="126"/>
        <w:contextualSpacing/>
      </w:pPr>
      <w:r>
        <w:t xml:space="preserve"> SVARSTYTA. N</w:t>
      </w:r>
      <w:r>
        <w:rPr>
          <w:iCs/>
        </w:rPr>
        <w:t>eapmokestinamų žemės sklypų dydžių nustatymas 2023 metams.</w:t>
      </w:r>
    </w:p>
    <w:p w14:paraId="727CD7C3" w14:textId="0457A60D" w:rsidR="00E02F06" w:rsidRPr="00DD5B1C" w:rsidRDefault="00E02F06" w:rsidP="00E02F06">
      <w:pPr>
        <w:tabs>
          <w:tab w:val="left" w:pos="993"/>
        </w:tabs>
        <w:rPr>
          <w:i/>
        </w:rPr>
      </w:pPr>
      <w:r>
        <w:rPr>
          <w:iCs/>
        </w:rPr>
        <w:t xml:space="preserve">       Ūkio plėtros ir ekologijos komiteto pirmininkas Albinas Maslauskas teikė sprendimo projektą – n</w:t>
      </w:r>
      <w:r>
        <w:t xml:space="preserve">ustatyti neapmokestinamus žemės sklypų dydžius 2023 metams Rietavo savivaldybėje gyvenantiems žemės savininkams: </w:t>
      </w:r>
      <w:r>
        <w:rPr>
          <w:bCs/>
        </w:rPr>
        <w:t xml:space="preserve">fiziniams asmenims, kurių šeimose mokestinio laikotarpio pradžioje nėra darbingų asmenų ir kuriems </w:t>
      </w:r>
      <w:r>
        <w:t>nustatytas 0–40 procentų darbingumo lygis arba kurie yra sukakę senatvės pensijos amžių ar yra nepilnamečiai (</w:t>
      </w:r>
      <w:r>
        <w:rPr>
          <w:bCs/>
        </w:rPr>
        <w:t>taikant šią nuostatą, šeima laikomi sutuoktiniai, asmenys, vieni auginantys vaikus (įvaikius), ir su jais gyvenantys jų vaikai (įvaikiai, posūniai, podukros), iki jiems sukaks 18 metų, o prie darbingų asmenų nepriskiriami švietimo įstaigų dieninių skyrių moksleiviai ir studentai)</w:t>
      </w:r>
      <w:r>
        <w:t>, besinaudojantiems žeme Rietavo m. – iki 0,10</w:t>
      </w:r>
      <w:r w:rsidRPr="00E1781F">
        <w:t xml:space="preserve"> ha;</w:t>
      </w:r>
      <w:r w:rsidRPr="00E1781F">
        <w:rPr>
          <w:bCs/>
        </w:rPr>
        <w:t xml:space="preserve"> </w:t>
      </w:r>
      <w:r>
        <w:t xml:space="preserve">fiziniams asmenims, </w:t>
      </w:r>
      <w:r>
        <w:rPr>
          <w:bCs/>
        </w:rPr>
        <w:t xml:space="preserve">kurių šeimose mokestinio laikotarpio pradžioje nėra darbingų asmenų ir kuriems </w:t>
      </w:r>
      <w:r>
        <w:t>nustatytas 0–40 procentų darbingumo lygis arba kurie yra sukakę senatvės pensijos amžių ar yra nepilnamečiai (</w:t>
      </w:r>
      <w:r>
        <w:rPr>
          <w:bCs/>
        </w:rPr>
        <w:t>taikant šią nuostatą, šeima laikomi sutuoktiniai, asmenys, vieni auginantys vaikus (įvaikius), ir su jais gyvenantys jų vaikai (įvaikiai, posūniai, podukros), iki jiems sukaks 18 metų, o prie darbingų asmenų nepriskiriami švietimo įstaigų dieninių skyrių moksleiviai ir studentai)</w:t>
      </w:r>
      <w:r>
        <w:t xml:space="preserve">, besinaudojantiems žeme Savivaldybės seniūnijose (kaimo vietovėse) – </w:t>
      </w:r>
      <w:r w:rsidRPr="00E1781F">
        <w:t>iki 1,0 ha</w:t>
      </w:r>
      <w:r>
        <w:t>.</w:t>
      </w:r>
    </w:p>
    <w:p w14:paraId="3A6E4C1A" w14:textId="1C245173" w:rsidR="00E02F06" w:rsidRDefault="00E02F06" w:rsidP="00E02F06">
      <w:pPr>
        <w:ind w:firstLine="0"/>
      </w:pPr>
      <w:r>
        <w:t xml:space="preserve">                    Apleistų ir nenaudojamų žemės sklypų savininkams žemės mokesčių lengvatų netaikyti.</w:t>
      </w:r>
    </w:p>
    <w:p w14:paraId="1A5949D6" w14:textId="0E83FD46" w:rsidR="00E02F06" w:rsidRDefault="00FC6791" w:rsidP="00E02F06">
      <w:pPr>
        <w:ind w:firstLine="1080"/>
        <w:jc w:val="left"/>
        <w:rPr>
          <w:szCs w:val="24"/>
        </w:rPr>
      </w:pPr>
      <w:r>
        <w:rPr>
          <w:szCs w:val="24"/>
        </w:rPr>
        <w:t xml:space="preserve">  Tarybos narys Alfredas Mockus: peržiūrėjau kitų savivaldybių neapmokestinamus plotus. Mūsų savivaldybės yra patys mažiausi. Galėtume duodi didesnes socialines garantijas žmonėms. Siūlau mieste didinti neapmokestinamų žemės sklypų dydį iki 0,15 ha, o kaime – 1,5 ha.</w:t>
      </w:r>
    </w:p>
    <w:p w14:paraId="5972046C" w14:textId="70FE30F5" w:rsidR="00FC6791" w:rsidRDefault="00FC6791" w:rsidP="00E02F06">
      <w:pPr>
        <w:ind w:firstLine="1080"/>
        <w:jc w:val="left"/>
        <w:rPr>
          <w:szCs w:val="24"/>
        </w:rPr>
      </w:pPr>
      <w:r>
        <w:rPr>
          <w:szCs w:val="24"/>
        </w:rPr>
        <w:t xml:space="preserve">  Savivaldybės meras Antanas Černeckis: yra savivaldybių, kurios nustatė mažesnius už mūsų neapmokestinamus žemės sklypų dydžius. Yra tam tikrų niuansų. Galime mažinti, bet jaučiame spaudimą iš Finansų ministerijos, kad nesurenkame mokesčių. Mūsų nustatyti neapmokestinamų žemės sklypų dydžiai nėra </w:t>
      </w:r>
      <w:r w:rsidR="003C7DE5">
        <w:rPr>
          <w:szCs w:val="24"/>
        </w:rPr>
        <w:t xml:space="preserve">maži. </w:t>
      </w:r>
    </w:p>
    <w:p w14:paraId="62A91B37" w14:textId="77BFF1EC" w:rsidR="003C7DE5" w:rsidRDefault="003C7DE5" w:rsidP="00E02F06">
      <w:pPr>
        <w:ind w:firstLine="1080"/>
        <w:jc w:val="left"/>
        <w:rPr>
          <w:szCs w:val="24"/>
        </w:rPr>
      </w:pPr>
      <w:r>
        <w:rPr>
          <w:szCs w:val="24"/>
        </w:rPr>
        <w:t xml:space="preserve">  Tarybos narys Vytautas Blažaitis: nuolaida galioja nedarbingiems žmonėms. Tokių, kuriems galima pritaikyti šį sprendimą, nebus daug, todėl pritariu tarybos nario Alfredo Mockaus siūlymui.</w:t>
      </w:r>
    </w:p>
    <w:p w14:paraId="19B0EE76" w14:textId="10875780" w:rsidR="003C7DE5" w:rsidRDefault="003C7DE5" w:rsidP="00E02F06">
      <w:pPr>
        <w:ind w:firstLine="1080"/>
        <w:jc w:val="left"/>
        <w:rPr>
          <w:szCs w:val="24"/>
        </w:rPr>
      </w:pPr>
      <w:r>
        <w:rPr>
          <w:szCs w:val="24"/>
        </w:rPr>
        <w:t xml:space="preserve">  Savivaldybės meras Antanas Černeckis: komiteto posėdžio metu tokių klausimų nekilo. Siūlau balsuoti už pirminį variantą, o antruoju balsavimu – už alternatyvų siūlymą.</w:t>
      </w:r>
    </w:p>
    <w:p w14:paraId="3334866B" w14:textId="4073357A" w:rsidR="003C7DE5" w:rsidRDefault="003C7DE5" w:rsidP="00E02F06">
      <w:pPr>
        <w:ind w:firstLine="1080"/>
        <w:jc w:val="left"/>
        <w:rPr>
          <w:szCs w:val="24"/>
        </w:rPr>
      </w:pPr>
      <w:r>
        <w:rPr>
          <w:szCs w:val="24"/>
        </w:rPr>
        <w:lastRenderedPageBreak/>
        <w:t xml:space="preserve">  Tarybos narys Alfredas Mockus: noriu atkreipti dėmesį, kad kalba eina apie socialiai pažeidžiamus žmones.</w:t>
      </w:r>
    </w:p>
    <w:p w14:paraId="34CC4DC8" w14:textId="73A3598D" w:rsidR="00E02F06" w:rsidRPr="0048099C" w:rsidRDefault="00E02F06" w:rsidP="00E02F06">
      <w:pPr>
        <w:ind w:firstLine="1080"/>
        <w:jc w:val="left"/>
        <w:rPr>
          <w:szCs w:val="24"/>
        </w:rPr>
      </w:pPr>
      <w:r>
        <w:rPr>
          <w:szCs w:val="24"/>
        </w:rPr>
        <w:t xml:space="preserve">  </w:t>
      </w:r>
      <w:r w:rsidRPr="0048099C">
        <w:rPr>
          <w:szCs w:val="24"/>
        </w:rPr>
        <w:t xml:space="preserve">Balsuota už pateiktą sprendimo projektą – </w:t>
      </w:r>
      <w:r w:rsidR="003C7DE5">
        <w:rPr>
          <w:szCs w:val="24"/>
        </w:rPr>
        <w:t>8</w:t>
      </w:r>
      <w:r w:rsidRPr="0048099C">
        <w:rPr>
          <w:szCs w:val="24"/>
        </w:rPr>
        <w:t xml:space="preserve"> už</w:t>
      </w:r>
      <w:r w:rsidR="003C7DE5">
        <w:rPr>
          <w:szCs w:val="24"/>
        </w:rPr>
        <w:t xml:space="preserve">, 1 susilaikė (Vilija </w:t>
      </w:r>
      <w:proofErr w:type="spellStart"/>
      <w:r w:rsidR="003C7DE5">
        <w:rPr>
          <w:szCs w:val="24"/>
        </w:rPr>
        <w:t>Razmienė</w:t>
      </w:r>
      <w:proofErr w:type="spellEnd"/>
      <w:r w:rsidR="003C7DE5">
        <w:rPr>
          <w:szCs w:val="24"/>
        </w:rPr>
        <w:t xml:space="preserve">), 6 prieš (Juozas </w:t>
      </w:r>
      <w:proofErr w:type="spellStart"/>
      <w:r w:rsidR="003C7DE5">
        <w:rPr>
          <w:szCs w:val="24"/>
        </w:rPr>
        <w:t>Barsteiga</w:t>
      </w:r>
      <w:proofErr w:type="spellEnd"/>
      <w:r w:rsidR="003C7DE5">
        <w:rPr>
          <w:szCs w:val="24"/>
        </w:rPr>
        <w:t xml:space="preserve">, Vytautas Blažaitis, Vaida </w:t>
      </w:r>
      <w:proofErr w:type="spellStart"/>
      <w:r w:rsidR="003C7DE5">
        <w:rPr>
          <w:szCs w:val="24"/>
        </w:rPr>
        <w:t>Vaičikauskienė</w:t>
      </w:r>
      <w:proofErr w:type="spellEnd"/>
      <w:r w:rsidR="003C7DE5">
        <w:rPr>
          <w:szCs w:val="24"/>
        </w:rPr>
        <w:t xml:space="preserve">, Alfredas Mockus, Algimantas Mickus, Augustas </w:t>
      </w:r>
      <w:proofErr w:type="spellStart"/>
      <w:r w:rsidR="003C7DE5">
        <w:rPr>
          <w:szCs w:val="24"/>
        </w:rPr>
        <w:t>Šlimas</w:t>
      </w:r>
      <w:proofErr w:type="spellEnd"/>
      <w:r w:rsidR="003C7DE5">
        <w:rPr>
          <w:szCs w:val="24"/>
        </w:rPr>
        <w:t>)</w:t>
      </w:r>
      <w:r w:rsidRPr="0048099C">
        <w:rPr>
          <w:szCs w:val="24"/>
        </w:rPr>
        <w:t>.</w:t>
      </w:r>
    </w:p>
    <w:p w14:paraId="1CD0BE4F" w14:textId="77777777"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37D3C67" w14:textId="346A4974" w:rsidR="005B0B24" w:rsidRDefault="005B0B24" w:rsidP="00E02F06">
      <w:pPr>
        <w:tabs>
          <w:tab w:val="left" w:pos="1276"/>
        </w:tabs>
        <w:ind w:firstLine="1134"/>
        <w:contextualSpacing/>
      </w:pPr>
    </w:p>
    <w:p w14:paraId="4D211EAB" w14:textId="7B4F9E89" w:rsidR="005B0B24" w:rsidRPr="00E02F06" w:rsidRDefault="00E02F06" w:rsidP="00E02F06">
      <w:pPr>
        <w:pStyle w:val="Sraopastraipa"/>
        <w:numPr>
          <w:ilvl w:val="0"/>
          <w:numId w:val="6"/>
        </w:numPr>
        <w:tabs>
          <w:tab w:val="left" w:pos="1276"/>
        </w:tabs>
        <w:ind w:left="0" w:firstLine="1134"/>
        <w:contextualSpacing/>
      </w:pPr>
      <w:r>
        <w:t xml:space="preserve"> SVARSTYTA. A</w:t>
      </w:r>
      <w:r>
        <w:rPr>
          <w:iCs/>
        </w:rPr>
        <w:t>tsinaujinančių energijos išteklių panaudojimo Rietavo savivaldybėje paraiškos parengimas.</w:t>
      </w:r>
    </w:p>
    <w:p w14:paraId="2CEF21CD" w14:textId="1658EA02" w:rsidR="00E02F06" w:rsidRPr="00D1009A" w:rsidRDefault="00E02F06" w:rsidP="00E02F06">
      <w:pPr>
        <w:ind w:firstLine="567"/>
        <w:rPr>
          <w:szCs w:val="24"/>
        </w:rPr>
      </w:pPr>
      <w:r>
        <w:rPr>
          <w:iCs/>
        </w:rPr>
        <w:t xml:space="preserve">          Ūkio plėtros ir ekologijos komiteto pirmininkas Albinas Maslauskas teikė sprendimo projektą – p</w:t>
      </w:r>
      <w:r w:rsidRPr="00D1009A">
        <w:rPr>
          <w:szCs w:val="24"/>
        </w:rPr>
        <w:t xml:space="preserve">arengti paraišką dėl </w:t>
      </w:r>
      <w:r>
        <w:rPr>
          <w:szCs w:val="24"/>
        </w:rPr>
        <w:t>a</w:t>
      </w:r>
      <w:r w:rsidRPr="00D1009A">
        <w:rPr>
          <w:szCs w:val="24"/>
        </w:rPr>
        <w:t xml:space="preserve">tsinaujinančios energijos išteklių panaudojimo Rietavo savivaldybėje ir pateikti </w:t>
      </w:r>
      <w:r>
        <w:rPr>
          <w:szCs w:val="24"/>
        </w:rPr>
        <w:t xml:space="preserve">ją </w:t>
      </w:r>
      <w:r w:rsidRPr="00D1009A">
        <w:rPr>
          <w:szCs w:val="24"/>
        </w:rPr>
        <w:t>VšĮ „Inovacijų agentūra“.</w:t>
      </w:r>
    </w:p>
    <w:p w14:paraId="6CF0893D" w14:textId="35F9FFFD" w:rsidR="00E02F06" w:rsidRDefault="00E02F06" w:rsidP="00E02F06">
      <w:pPr>
        <w:ind w:firstLine="567"/>
      </w:pPr>
      <w:r>
        <w:rPr>
          <w:szCs w:val="24"/>
        </w:rPr>
        <w:t xml:space="preserve">          </w:t>
      </w:r>
      <w:r w:rsidRPr="00D1009A">
        <w:t>Įpareigoti Rietavo savivaldybės administraciją organizuoti paraiškos parengimo paslaugų pirkimą, paraiškoje numatytų priemonių įgyvendinimą ir pasirašyti su projekto įgyvendinimu susijusius dokumentus.</w:t>
      </w:r>
    </w:p>
    <w:p w14:paraId="62CDEC35" w14:textId="4F222C49" w:rsidR="00E02F06" w:rsidRPr="00D1009A" w:rsidRDefault="00E02F06" w:rsidP="00E02F06">
      <w:pPr>
        <w:ind w:firstLine="567"/>
      </w:pPr>
      <w:r>
        <w:t xml:space="preserve">           Skirti iki 12 000 Eur sprendimo 2 punkto įgyvendinimui.</w:t>
      </w:r>
    </w:p>
    <w:p w14:paraId="7B268626" w14:textId="0F41176A" w:rsidR="00E02F06" w:rsidRDefault="003C7DE5" w:rsidP="00E02F06">
      <w:pPr>
        <w:ind w:firstLine="1080"/>
        <w:jc w:val="left"/>
        <w:rPr>
          <w:szCs w:val="24"/>
        </w:rPr>
      </w:pPr>
      <w:r>
        <w:rPr>
          <w:szCs w:val="24"/>
        </w:rPr>
        <w:t xml:space="preserve">  </w:t>
      </w:r>
      <w:r w:rsidR="00935723">
        <w:rPr>
          <w:szCs w:val="24"/>
        </w:rPr>
        <w:t>Tarybos narys Alfredas Mockus: kiek teko domėtis, kas stato vėjo jėgaines, atlieka pats arba samdo</w:t>
      </w:r>
      <w:r w:rsidR="00296D42">
        <w:rPr>
          <w:szCs w:val="24"/>
        </w:rPr>
        <w:t>,</w:t>
      </w:r>
      <w:r w:rsidR="00935723">
        <w:rPr>
          <w:szCs w:val="24"/>
        </w:rPr>
        <w:t xml:space="preserve"> kas atliks tyrimus. </w:t>
      </w:r>
      <w:r w:rsidR="00296D42">
        <w:rPr>
          <w:szCs w:val="24"/>
        </w:rPr>
        <w:t>Tokie tyrimai brangūs ir trunka apie metus laiko. Ar buvo tai padaryta pas mus?</w:t>
      </w:r>
    </w:p>
    <w:p w14:paraId="4F2BEB23" w14:textId="7519A1AE" w:rsidR="00296D42" w:rsidRDefault="00296D42" w:rsidP="00E02F06">
      <w:pPr>
        <w:ind w:firstLine="1080"/>
        <w:jc w:val="left"/>
        <w:rPr>
          <w:szCs w:val="24"/>
        </w:rPr>
      </w:pPr>
      <w:r>
        <w:rPr>
          <w:szCs w:val="24"/>
        </w:rPr>
        <w:t xml:space="preserve">  Savivaldybės meras Antanas Černeckis: pirmiausiai turės būti daromas investicinis projektas, tada ieškoma rangovų, bet šiuo sprendimo projektu kalbama ne apie tai. </w:t>
      </w:r>
    </w:p>
    <w:p w14:paraId="735C8146" w14:textId="04BB0005" w:rsidR="00296D42" w:rsidRDefault="00296D42" w:rsidP="00E02F06">
      <w:pPr>
        <w:ind w:firstLine="1080"/>
        <w:jc w:val="left"/>
        <w:rPr>
          <w:szCs w:val="24"/>
        </w:rPr>
      </w:pPr>
      <w:r>
        <w:rPr>
          <w:szCs w:val="24"/>
        </w:rPr>
        <w:t xml:space="preserve">  Savivaldybės administracijos direktoriaus pavaduotojas Antanas </w:t>
      </w:r>
      <w:proofErr w:type="spellStart"/>
      <w:r>
        <w:rPr>
          <w:szCs w:val="24"/>
        </w:rPr>
        <w:t>Aužbikavičius</w:t>
      </w:r>
      <w:proofErr w:type="spellEnd"/>
      <w:r>
        <w:rPr>
          <w:szCs w:val="24"/>
        </w:rPr>
        <w:t xml:space="preserve">: norėdami, kad Savivaldybėje būtų galima panaudoti atsinaujinančius energijos išteklius, reikalinga studija ir paraiška. Neturime tokių specialistų, kurie galėtų įvertinti ekonominį ir socialinį projekto pagrindimą. Paraišką rengs tam tikros srities specialistai. Reikia, kad tam pritartų Savivaldybės taryba. </w:t>
      </w:r>
    </w:p>
    <w:p w14:paraId="14FC7F49" w14:textId="7F5B7F99" w:rsidR="00D46F13" w:rsidRDefault="00D46F13" w:rsidP="00E02F06">
      <w:pPr>
        <w:ind w:firstLine="1080"/>
        <w:jc w:val="left"/>
        <w:rPr>
          <w:szCs w:val="24"/>
        </w:rPr>
      </w:pPr>
      <w:r>
        <w:rPr>
          <w:szCs w:val="24"/>
        </w:rPr>
        <w:t xml:space="preserve">  Tarybos narys Alfredas Mockus: Savivaldybės meras pastatė Tarybos narius į nepatogią padėtį. Dokumentą turėjome gauti anksčiau, tada būtume galėję užduoti techninius klausimus. Kalbame ne tik apie inovacijas, kurios mūsų Savivaldybei labai reikalingos, bet ir apie 12,0 tūkst. Eur. Nesinori leisti pinigus šiaip sau. </w:t>
      </w:r>
    </w:p>
    <w:p w14:paraId="743B0FE2" w14:textId="1297219A" w:rsidR="00D46F13" w:rsidRDefault="00D46F13" w:rsidP="00E02F06">
      <w:pPr>
        <w:ind w:firstLine="1080"/>
        <w:jc w:val="left"/>
        <w:rPr>
          <w:szCs w:val="24"/>
        </w:rPr>
      </w:pPr>
      <w:r>
        <w:rPr>
          <w:szCs w:val="24"/>
        </w:rPr>
        <w:t xml:space="preserve">  Savivaldybės meras Antanas Černeckis: </w:t>
      </w:r>
      <w:r w:rsidRPr="00D1009A">
        <w:rPr>
          <w:szCs w:val="24"/>
        </w:rPr>
        <w:t>VšĮ „Inovacijų agentūra“</w:t>
      </w:r>
      <w:r>
        <w:rPr>
          <w:szCs w:val="24"/>
        </w:rPr>
        <w:t xml:space="preserve"> prieš savaitę priėmė tokią tvarką. To norinčių yra ne tik mes. Vien pateikti paraišką yra 6. Taip, rizikos yra, bet turime bandyti. Reikia tikėti mokslo žmonėmis. </w:t>
      </w:r>
    </w:p>
    <w:p w14:paraId="4AF0D787" w14:textId="4A7937E0" w:rsidR="00223E6D" w:rsidRDefault="00223E6D" w:rsidP="00E02F06">
      <w:pPr>
        <w:ind w:firstLine="1080"/>
        <w:jc w:val="left"/>
        <w:rPr>
          <w:szCs w:val="24"/>
        </w:rPr>
      </w:pPr>
      <w:r>
        <w:rPr>
          <w:szCs w:val="24"/>
        </w:rPr>
        <w:t xml:space="preserve">  Tarybos narys Vytautas Blažaitis: aš susilaikysiu dėl šio sprendimo priėmimo. Dabar skiriame 12,0 tūkst. Eur, po mėnesio pamatysime 30,0 tūkst. Eur. Kur tada dingsime?</w:t>
      </w:r>
    </w:p>
    <w:p w14:paraId="27615F8C" w14:textId="3E1C4061" w:rsidR="00223E6D" w:rsidRDefault="00223E6D" w:rsidP="00E02F06">
      <w:pPr>
        <w:ind w:firstLine="1080"/>
        <w:jc w:val="left"/>
        <w:rPr>
          <w:szCs w:val="24"/>
        </w:rPr>
      </w:pPr>
      <w:r>
        <w:rPr>
          <w:szCs w:val="24"/>
        </w:rPr>
        <w:t xml:space="preserve">  Savivaldybės meras Antanas Černeckis ironizavo, kad veltui būtų geriau.</w:t>
      </w:r>
    </w:p>
    <w:p w14:paraId="5CDEA34D" w14:textId="63783D35" w:rsidR="00223E6D" w:rsidRDefault="00223E6D" w:rsidP="00E02F06">
      <w:pPr>
        <w:ind w:firstLine="1080"/>
        <w:jc w:val="left"/>
        <w:rPr>
          <w:szCs w:val="24"/>
        </w:rPr>
      </w:pPr>
      <w:r>
        <w:rPr>
          <w:szCs w:val="24"/>
        </w:rPr>
        <w:t xml:space="preserve">  Tarybos narys Algimantas Mickus: išklausiau Savivaldybės administracijos direktoriaus pavaduotojo išdėstytą darbų seką, supratau, kad studija padaryta?</w:t>
      </w:r>
    </w:p>
    <w:p w14:paraId="16D0F5BF" w14:textId="10F1285D" w:rsidR="00223E6D" w:rsidRDefault="00223E6D" w:rsidP="00E02F06">
      <w:pPr>
        <w:ind w:firstLine="1080"/>
        <w:jc w:val="left"/>
        <w:rPr>
          <w:szCs w:val="24"/>
        </w:rPr>
      </w:pPr>
      <w:r>
        <w:rPr>
          <w:szCs w:val="24"/>
        </w:rPr>
        <w:t xml:space="preserve">  Savivaldybės meras Antanas Černeckis: čia tik pritariame, kad paraiška būtų teikiama. </w:t>
      </w:r>
    </w:p>
    <w:p w14:paraId="0EA63647" w14:textId="0D9EE11F" w:rsidR="00223E6D" w:rsidRDefault="00223E6D" w:rsidP="00E02F06">
      <w:pPr>
        <w:ind w:firstLine="1080"/>
        <w:jc w:val="left"/>
        <w:rPr>
          <w:szCs w:val="24"/>
        </w:rPr>
      </w:pPr>
      <w:r>
        <w:rPr>
          <w:szCs w:val="24"/>
        </w:rPr>
        <w:t xml:space="preserve">  Tarybos narė Vaida </w:t>
      </w:r>
      <w:proofErr w:type="spellStart"/>
      <w:r>
        <w:rPr>
          <w:szCs w:val="24"/>
        </w:rPr>
        <w:t>Vaičikauskienė</w:t>
      </w:r>
      <w:proofErr w:type="spellEnd"/>
      <w:r>
        <w:rPr>
          <w:szCs w:val="24"/>
        </w:rPr>
        <w:t xml:space="preserve"> klausė, ar vėjo jėgainės bus statomos buvusios Žemaitijos kolegijos žemėse?</w:t>
      </w:r>
    </w:p>
    <w:p w14:paraId="77946FBB" w14:textId="77777777" w:rsidR="00223E6D" w:rsidRDefault="00223E6D" w:rsidP="00E02F06">
      <w:pPr>
        <w:ind w:firstLine="1080"/>
        <w:jc w:val="left"/>
        <w:rPr>
          <w:szCs w:val="24"/>
        </w:rPr>
      </w:pPr>
      <w:r>
        <w:rPr>
          <w:szCs w:val="24"/>
        </w:rPr>
        <w:t xml:space="preserve">  Savivaldybės meras Antanas Černeckis: negalime kalbėti apie vėjo jėgaines ar saulės baterijas, nes nežinome, koks variantas bus pasirinktas.</w:t>
      </w:r>
    </w:p>
    <w:p w14:paraId="12232C61" w14:textId="77777777" w:rsidR="00867FA4" w:rsidRDefault="00223E6D" w:rsidP="00E02F06">
      <w:pPr>
        <w:ind w:firstLine="1080"/>
        <w:jc w:val="left"/>
        <w:rPr>
          <w:szCs w:val="24"/>
        </w:rPr>
      </w:pPr>
      <w:r>
        <w:rPr>
          <w:szCs w:val="24"/>
        </w:rPr>
        <w:t xml:space="preserve">  Tarybos narys Albinas Maslauskas: pinigai skiriami paraiškai parengti. Jeigu jos nepatvirtins, jokių pinigų nebereikės.</w:t>
      </w:r>
    </w:p>
    <w:p w14:paraId="17920CEC" w14:textId="77777777" w:rsidR="00867FA4" w:rsidRDefault="00867FA4" w:rsidP="00E02F06">
      <w:pPr>
        <w:ind w:firstLine="1080"/>
        <w:jc w:val="left"/>
        <w:rPr>
          <w:szCs w:val="24"/>
        </w:rPr>
      </w:pPr>
      <w:r>
        <w:rPr>
          <w:szCs w:val="24"/>
        </w:rPr>
        <w:t xml:space="preserve">  Savivaldybės meras Antanas Černeckis: turiu priminti, kad šildome didelius pastatus. Šiemet bus apie 60,0 tūkst. Eur įsiskolinimas vien už šildymą. Turime galvoti, ką daryti. </w:t>
      </w:r>
    </w:p>
    <w:p w14:paraId="6B2A7191" w14:textId="77777777" w:rsidR="00867FA4" w:rsidRDefault="00867FA4" w:rsidP="00E02F06">
      <w:pPr>
        <w:ind w:firstLine="1080"/>
        <w:jc w:val="left"/>
        <w:rPr>
          <w:szCs w:val="24"/>
        </w:rPr>
      </w:pPr>
      <w:r>
        <w:rPr>
          <w:szCs w:val="24"/>
        </w:rPr>
        <w:t xml:space="preserve">  Tarybos narė Vilija </w:t>
      </w:r>
      <w:proofErr w:type="spellStart"/>
      <w:r>
        <w:rPr>
          <w:szCs w:val="24"/>
        </w:rPr>
        <w:t>Razmienė</w:t>
      </w:r>
      <w:proofErr w:type="spellEnd"/>
      <w:r>
        <w:rPr>
          <w:szCs w:val="24"/>
        </w:rPr>
        <w:t>: o kas bus su UAB „Rietavo komunalinis ūkis“?</w:t>
      </w:r>
    </w:p>
    <w:p w14:paraId="232F20E7" w14:textId="7A2BF59D" w:rsidR="00223E6D" w:rsidRDefault="00867FA4" w:rsidP="00E02F06">
      <w:pPr>
        <w:ind w:firstLine="1080"/>
        <w:jc w:val="left"/>
        <w:rPr>
          <w:szCs w:val="24"/>
        </w:rPr>
      </w:pPr>
      <w:r>
        <w:rPr>
          <w:szCs w:val="24"/>
        </w:rPr>
        <w:t xml:space="preserve">  Savivaldybės meras Antanas Černeckis: galvojame apie </w:t>
      </w:r>
      <w:r w:rsidR="00223E6D">
        <w:rPr>
          <w:szCs w:val="24"/>
        </w:rPr>
        <w:t xml:space="preserve"> </w:t>
      </w:r>
      <w:r>
        <w:rPr>
          <w:szCs w:val="24"/>
        </w:rPr>
        <w:t xml:space="preserve">bendrą šilumos ūkio sistemą. </w:t>
      </w:r>
    </w:p>
    <w:p w14:paraId="037A7D01" w14:textId="01E571B2" w:rsidR="00867FA4" w:rsidRDefault="00867FA4" w:rsidP="00E02F06">
      <w:pPr>
        <w:ind w:firstLine="1080"/>
        <w:jc w:val="left"/>
        <w:rPr>
          <w:szCs w:val="24"/>
        </w:rPr>
      </w:pPr>
      <w:r>
        <w:rPr>
          <w:szCs w:val="24"/>
        </w:rPr>
        <w:t xml:space="preserve">  Tarybos narys Alfredas Mockus: kalbama apie mokslinių laboratorijų steigimą. Ar atvažiuos </w:t>
      </w:r>
      <w:r>
        <w:rPr>
          <w:szCs w:val="24"/>
        </w:rPr>
        <w:t>čia</w:t>
      </w:r>
      <w:r>
        <w:rPr>
          <w:szCs w:val="24"/>
        </w:rPr>
        <w:t xml:space="preserve"> aukštųjų mokyklų dėstytojai? Ar žada apsigyventi?</w:t>
      </w:r>
    </w:p>
    <w:p w14:paraId="5A47589C" w14:textId="7A4053D4" w:rsidR="00867FA4" w:rsidRDefault="00867FA4" w:rsidP="00E02F06">
      <w:pPr>
        <w:ind w:firstLine="1080"/>
        <w:jc w:val="left"/>
        <w:rPr>
          <w:szCs w:val="24"/>
        </w:rPr>
      </w:pPr>
      <w:r>
        <w:rPr>
          <w:szCs w:val="24"/>
        </w:rPr>
        <w:lastRenderedPageBreak/>
        <w:t xml:space="preserve">  Savivaldybės meras Antanas Černeckis: aš irgi to klausiau. Yra studentai, magistrantai, absolventai, kurie turi praeiti tam tikrus etapus. </w:t>
      </w:r>
    </w:p>
    <w:p w14:paraId="4EA1955E" w14:textId="0A7ED981" w:rsidR="00E02F06" w:rsidRPr="0048099C" w:rsidRDefault="00E02F06" w:rsidP="00E02F06">
      <w:pPr>
        <w:ind w:firstLine="1080"/>
        <w:jc w:val="left"/>
        <w:rPr>
          <w:szCs w:val="24"/>
        </w:rPr>
      </w:pPr>
      <w:r>
        <w:rPr>
          <w:szCs w:val="24"/>
        </w:rPr>
        <w:t xml:space="preserve">  </w:t>
      </w:r>
      <w:r w:rsidRPr="0048099C">
        <w:rPr>
          <w:szCs w:val="24"/>
        </w:rPr>
        <w:t>Balsuota už pateiktą sprendimo projektą – 1</w:t>
      </w:r>
      <w:r w:rsidR="0030507C">
        <w:rPr>
          <w:szCs w:val="24"/>
        </w:rPr>
        <w:t>4</w:t>
      </w:r>
      <w:r w:rsidRPr="0048099C">
        <w:rPr>
          <w:szCs w:val="24"/>
        </w:rPr>
        <w:t xml:space="preserve"> už.</w:t>
      </w:r>
    </w:p>
    <w:p w14:paraId="27EC0646" w14:textId="77777777" w:rsidR="00E02F06" w:rsidRPr="00F005D4" w:rsidRDefault="00E02F06" w:rsidP="00E02F06">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3881EE59" w14:textId="10EBA19F" w:rsidR="00E02F06" w:rsidRDefault="00E02F06" w:rsidP="00E02F06">
      <w:pPr>
        <w:pStyle w:val="Sraopastraipa"/>
        <w:tabs>
          <w:tab w:val="left" w:pos="1276"/>
        </w:tabs>
        <w:ind w:left="0" w:firstLine="1134"/>
        <w:contextualSpacing/>
      </w:pPr>
    </w:p>
    <w:p w14:paraId="658EA568" w14:textId="75D52994" w:rsidR="00E02F06" w:rsidRPr="00E02F06" w:rsidRDefault="00E02F06" w:rsidP="00E02F06">
      <w:pPr>
        <w:ind w:firstLine="0"/>
        <w:contextualSpacing/>
        <w:rPr>
          <w:i/>
        </w:rPr>
      </w:pPr>
      <w:r>
        <w:t xml:space="preserve">                    17. SVARSTYTA. </w:t>
      </w:r>
      <w:r>
        <w:rPr>
          <w:iCs/>
        </w:rPr>
        <w:t>T</w:t>
      </w:r>
      <w:r w:rsidRPr="00E02F06">
        <w:rPr>
          <w:iCs/>
        </w:rPr>
        <w:t>rumpalaikio materialiojo turto perdavim</w:t>
      </w:r>
      <w:r>
        <w:rPr>
          <w:iCs/>
        </w:rPr>
        <w:t>as</w:t>
      </w:r>
      <w:r w:rsidRPr="00E02F06">
        <w:rPr>
          <w:iCs/>
        </w:rPr>
        <w:t xml:space="preserve"> pagal panaudos sutartį asociacijai Rietavo trečiojo amžiaus universitetui.</w:t>
      </w:r>
    </w:p>
    <w:p w14:paraId="5525330D" w14:textId="417F286C" w:rsidR="00E02F06" w:rsidRPr="00E02F06" w:rsidRDefault="00E02F06" w:rsidP="00E02F06">
      <w:pPr>
        <w:tabs>
          <w:tab w:val="left" w:pos="-142"/>
        </w:tabs>
        <w:ind w:firstLine="960"/>
        <w:rPr>
          <w:color w:val="000000"/>
          <w:szCs w:val="24"/>
          <w:lang w:eastAsia="lt-LT"/>
        </w:rPr>
      </w:pPr>
      <w:r>
        <w:t xml:space="preserve">    </w:t>
      </w:r>
      <w:r>
        <w:rPr>
          <w:iCs/>
        </w:rPr>
        <w:t>Ūkio plėtros ir ekologijos komiteto pirmininkas Albinas Maslauskas teikė sprendimo projektą – p</w:t>
      </w:r>
      <w:r w:rsidRPr="00E02F06">
        <w:rPr>
          <w:color w:val="000000"/>
        </w:rPr>
        <w:t xml:space="preserve">erduoti </w:t>
      </w:r>
      <w:r w:rsidRPr="00E02F06">
        <w:t xml:space="preserve">asociacijai Rietavo trečiojo amžiaus universitetui </w:t>
      </w:r>
      <w:r w:rsidRPr="00E02F06">
        <w:rPr>
          <w:color w:val="000000"/>
        </w:rPr>
        <w:t xml:space="preserve">(kodas 302558836) 10 metų laikotarpiui pagal panaudos sutartį Rietavo savivaldybei nuosavybės teise priklausantį, Rietavo savivaldybės administracijos patikėjimo teise valdomą (užbalansinėje sąskaitoje apskaitomą) trumpalaikį materialųjį turtą, kurio </w:t>
      </w:r>
      <w:r w:rsidRPr="00E02F06">
        <w:rPr>
          <w:color w:val="000000"/>
          <w:szCs w:val="24"/>
          <w:lang w:eastAsia="lt-LT"/>
        </w:rPr>
        <w:t>įsigijimo vertė – 404,99 Eur</w:t>
      </w:r>
      <w:r w:rsidRPr="00E02F06">
        <w:rPr>
          <w:color w:val="000000"/>
          <w:sz w:val="23"/>
          <w:szCs w:val="23"/>
        </w:rPr>
        <w:t>.</w:t>
      </w:r>
      <w:r w:rsidRPr="00E02F06">
        <w:rPr>
          <w:b/>
          <w:color w:val="000000"/>
          <w:sz w:val="23"/>
          <w:szCs w:val="23"/>
        </w:rPr>
        <w:t xml:space="preserve"> </w:t>
      </w:r>
      <w:r w:rsidRPr="00E02F06">
        <w:rPr>
          <w:color w:val="000000"/>
          <w:szCs w:val="24"/>
        </w:rPr>
        <w:t xml:space="preserve">Turtas perduodamas </w:t>
      </w:r>
      <w:r w:rsidRPr="00E02F06">
        <w:rPr>
          <w:color w:val="000000"/>
          <w:szCs w:val="24"/>
          <w:lang w:eastAsia="lt-LT"/>
        </w:rPr>
        <w:t xml:space="preserve"> </w:t>
      </w:r>
      <w:r w:rsidRPr="00E02F06">
        <w:t>asociacijos</w:t>
      </w:r>
      <w:r w:rsidRPr="00E02F06">
        <w:rPr>
          <w:color w:val="000000"/>
          <w:szCs w:val="24"/>
        </w:rPr>
        <w:t xml:space="preserve"> įstatuose numatytai veiklai </w:t>
      </w:r>
      <w:r w:rsidRPr="00E02F06">
        <w:rPr>
          <w:color w:val="000000"/>
        </w:rPr>
        <w:t>(išskyrus ūkinę komercinę veiklą)</w:t>
      </w:r>
      <w:r w:rsidRPr="00E02F06">
        <w:rPr>
          <w:color w:val="000000"/>
          <w:szCs w:val="24"/>
        </w:rPr>
        <w:t xml:space="preserve"> vykdyti (sąrašas pridedamas).</w:t>
      </w:r>
    </w:p>
    <w:p w14:paraId="0F246121" w14:textId="44422C0B" w:rsidR="00E02F06" w:rsidRPr="00E02F06" w:rsidRDefault="00E02F06" w:rsidP="00E02F06">
      <w:pPr>
        <w:tabs>
          <w:tab w:val="left" w:pos="1247"/>
        </w:tabs>
        <w:ind w:firstLine="0"/>
      </w:pPr>
      <w:r w:rsidRPr="00E02F06">
        <w:t xml:space="preserve">               </w:t>
      </w:r>
      <w:r>
        <w:t xml:space="preserve">     </w:t>
      </w:r>
      <w:r w:rsidRPr="00E02F06">
        <w:t>Įgalioti Rietavo savivaldybės administracijos direktorių Vytautą Dičiūną pasirašyti  sprendimo 1  punkte nurodyto turto panaudos sutartį ir perdavimo ir priėmimo aktą.</w:t>
      </w:r>
    </w:p>
    <w:p w14:paraId="41D3C79A" w14:textId="3521B466" w:rsidR="002A7C85" w:rsidRPr="0048099C" w:rsidRDefault="0030507C" w:rsidP="002A7C85">
      <w:pPr>
        <w:ind w:firstLine="1080"/>
        <w:jc w:val="left"/>
        <w:rPr>
          <w:szCs w:val="24"/>
        </w:rPr>
      </w:pPr>
      <w:r>
        <w:rPr>
          <w:szCs w:val="24"/>
        </w:rPr>
        <w:t xml:space="preserve">  </w:t>
      </w:r>
      <w:bookmarkStart w:id="13" w:name="_Hlk120106831"/>
      <w:r w:rsidR="002A7C85" w:rsidRPr="0048099C">
        <w:rPr>
          <w:szCs w:val="24"/>
        </w:rPr>
        <w:t>Balsuota už pateiktą sprendimo projektą – 1</w:t>
      </w:r>
      <w:r>
        <w:rPr>
          <w:szCs w:val="24"/>
        </w:rPr>
        <w:t>4</w:t>
      </w:r>
      <w:r w:rsidR="002A7C85" w:rsidRPr="0048099C">
        <w:rPr>
          <w:szCs w:val="24"/>
        </w:rPr>
        <w:t xml:space="preserve"> už.</w:t>
      </w:r>
    </w:p>
    <w:p w14:paraId="749D3689" w14:textId="77777777" w:rsidR="002A7C85" w:rsidRPr="00F005D4" w:rsidRDefault="002A7C85" w:rsidP="002A7C85">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bookmarkEnd w:id="13"/>
    <w:p w14:paraId="1042C952" w14:textId="01AED595" w:rsidR="005B0B24" w:rsidRDefault="005B0B24" w:rsidP="00E02F06">
      <w:pPr>
        <w:tabs>
          <w:tab w:val="left" w:pos="1276"/>
        </w:tabs>
        <w:contextualSpacing/>
      </w:pPr>
    </w:p>
    <w:p w14:paraId="3B7CBAF6" w14:textId="268F5E60" w:rsidR="002A7C85" w:rsidRDefault="002A7C85" w:rsidP="002A7C85">
      <w:pPr>
        <w:pStyle w:val="Sraopastraipa"/>
        <w:numPr>
          <w:ilvl w:val="0"/>
          <w:numId w:val="37"/>
        </w:numPr>
        <w:tabs>
          <w:tab w:val="left" w:pos="1276"/>
          <w:tab w:val="left" w:pos="1560"/>
        </w:tabs>
        <w:ind w:left="0" w:firstLine="1260"/>
        <w:contextualSpacing/>
      </w:pPr>
      <w:r>
        <w:t xml:space="preserve"> SVARSTYTA. I</w:t>
      </w:r>
      <w:r>
        <w:rPr>
          <w:iCs/>
        </w:rPr>
        <w:t>lgalaikio ir trumpalaikio materialiojo turto perdavimas pagal panaudos sutartį asociacijai Žadvainių kaimo bendruomenei.</w:t>
      </w:r>
    </w:p>
    <w:p w14:paraId="2A7868D4" w14:textId="2D129194" w:rsidR="002A7C85" w:rsidRPr="002A7C85" w:rsidRDefault="002A7C85" w:rsidP="002A7C85">
      <w:pPr>
        <w:tabs>
          <w:tab w:val="left" w:pos="-142"/>
        </w:tabs>
        <w:ind w:firstLine="709"/>
        <w:rPr>
          <w:color w:val="000000"/>
          <w:szCs w:val="24"/>
          <w:lang w:eastAsia="lt-LT"/>
        </w:rPr>
      </w:pPr>
      <w:r>
        <w:t xml:space="preserve">         </w:t>
      </w:r>
      <w:r>
        <w:rPr>
          <w:iCs/>
        </w:rPr>
        <w:t>Ūkio plėtros ir ekologijos komiteto pirmininkas Albinas Maslauskas teikė sprendimo projektą – p</w:t>
      </w:r>
      <w:r w:rsidRPr="00E02F06">
        <w:rPr>
          <w:color w:val="000000"/>
        </w:rPr>
        <w:t>erduoti</w:t>
      </w:r>
      <w:r>
        <w:rPr>
          <w:color w:val="000000"/>
        </w:rPr>
        <w:t xml:space="preserve"> </w:t>
      </w:r>
      <w:r w:rsidRPr="002A7C85">
        <w:t xml:space="preserve">asociacijai Žadvainių kaimo bendruomenei </w:t>
      </w:r>
      <w:r w:rsidRPr="002A7C85">
        <w:rPr>
          <w:color w:val="000000"/>
        </w:rPr>
        <w:t xml:space="preserve">(kodas 301537974) 10 metų laikotarpiui pagal panaudos sutartį Rietavo savivaldybei nuosavybės teise priklausantį, Rietavo savivaldybės administracijos patikėjimo teise valdomą ilgalaikį ir trumpalaikį materialųjį turtą, kurio </w:t>
      </w:r>
      <w:r w:rsidRPr="002A7C85">
        <w:rPr>
          <w:color w:val="000000"/>
          <w:szCs w:val="24"/>
          <w:lang w:eastAsia="lt-LT"/>
        </w:rPr>
        <w:t>įsigijimo vertė – 15614,92 Eur, likutinė vertė 2022 m. lapkričio 30 d. – 1344,70 Eur</w:t>
      </w:r>
      <w:r w:rsidRPr="002A7C85">
        <w:rPr>
          <w:color w:val="000000"/>
          <w:sz w:val="23"/>
          <w:szCs w:val="23"/>
        </w:rPr>
        <w:t>.</w:t>
      </w:r>
      <w:r w:rsidRPr="002A7C85">
        <w:rPr>
          <w:b/>
          <w:color w:val="000000"/>
          <w:sz w:val="23"/>
          <w:szCs w:val="23"/>
        </w:rPr>
        <w:t xml:space="preserve"> </w:t>
      </w:r>
      <w:r w:rsidRPr="002A7C85">
        <w:rPr>
          <w:color w:val="000000"/>
          <w:szCs w:val="24"/>
        </w:rPr>
        <w:t xml:space="preserve">Turtas perduodamas </w:t>
      </w:r>
      <w:r w:rsidRPr="002A7C85">
        <w:rPr>
          <w:color w:val="000000"/>
          <w:szCs w:val="24"/>
          <w:lang w:eastAsia="lt-LT"/>
        </w:rPr>
        <w:t xml:space="preserve"> </w:t>
      </w:r>
      <w:r w:rsidRPr="002A7C85">
        <w:t>asociacijos</w:t>
      </w:r>
      <w:r w:rsidRPr="002A7C85">
        <w:rPr>
          <w:color w:val="000000"/>
          <w:szCs w:val="24"/>
        </w:rPr>
        <w:t xml:space="preserve"> įstatuose numatytai veiklai </w:t>
      </w:r>
      <w:r w:rsidRPr="002A7C85">
        <w:rPr>
          <w:color w:val="000000"/>
        </w:rPr>
        <w:t>(išskyrus ūkinę komercinę veiklą)</w:t>
      </w:r>
      <w:r w:rsidRPr="002A7C85">
        <w:rPr>
          <w:color w:val="000000"/>
          <w:szCs w:val="24"/>
        </w:rPr>
        <w:t xml:space="preserve"> vykdyti (sąrašas pridedamas).</w:t>
      </w:r>
    </w:p>
    <w:p w14:paraId="685A58EA" w14:textId="2D01ECE8" w:rsidR="002A7C85" w:rsidRDefault="002A7C85" w:rsidP="002A7C85">
      <w:pPr>
        <w:tabs>
          <w:tab w:val="left" w:pos="851"/>
        </w:tabs>
        <w:ind w:hanging="142"/>
      </w:pPr>
      <w:r w:rsidRPr="002A7C85">
        <w:t xml:space="preserve">               </w:t>
      </w:r>
      <w:r>
        <w:t xml:space="preserve">       </w:t>
      </w:r>
      <w:r w:rsidRPr="002A7C85">
        <w:t xml:space="preserve"> Įgalioti Rietavo savivaldybės administracijos direktorių Vytautą Dičiūną pasirašyti  sprendimo 1  punkte nurodyto turto panaudos sutartį ir perdavimo ir priėmimo aktą.</w:t>
      </w:r>
    </w:p>
    <w:p w14:paraId="3DEA47EA" w14:textId="482F1769" w:rsidR="002A7C85" w:rsidRDefault="0030507C" w:rsidP="002A7C85">
      <w:pPr>
        <w:tabs>
          <w:tab w:val="left" w:pos="851"/>
        </w:tabs>
        <w:ind w:hanging="142"/>
      </w:pPr>
      <w:r>
        <w:t xml:space="preserve">                       Tarybos narė Vilija </w:t>
      </w:r>
      <w:proofErr w:type="spellStart"/>
      <w:r>
        <w:t>Razmienė</w:t>
      </w:r>
      <w:proofErr w:type="spellEnd"/>
      <w:r>
        <w:t>: bendruomenė naudojosi mokyklos patalpomis, o kaip dabar?</w:t>
      </w:r>
    </w:p>
    <w:p w14:paraId="51A1FFBE" w14:textId="2F49092D" w:rsidR="0030507C" w:rsidRDefault="0030507C" w:rsidP="002A7C85">
      <w:pPr>
        <w:tabs>
          <w:tab w:val="left" w:pos="851"/>
        </w:tabs>
        <w:ind w:hanging="142"/>
      </w:pPr>
      <w:r>
        <w:t xml:space="preserve">                       Savivaldybės meras Antanas Černeckis: iki viešo pardavimo galės ir toliau naudotis. </w:t>
      </w:r>
    </w:p>
    <w:p w14:paraId="4F8DF98A" w14:textId="17FC82F2" w:rsidR="002A7C85" w:rsidRPr="0048099C" w:rsidRDefault="002A7C85" w:rsidP="002A7C85">
      <w:pPr>
        <w:ind w:firstLine="1080"/>
        <w:jc w:val="left"/>
        <w:rPr>
          <w:szCs w:val="24"/>
        </w:rPr>
      </w:pPr>
      <w:r>
        <w:t xml:space="preserve">   </w:t>
      </w:r>
      <w:r w:rsidRPr="0048099C">
        <w:rPr>
          <w:szCs w:val="24"/>
        </w:rPr>
        <w:t>Balsuota už pateiktą sprendimo projektą – 1</w:t>
      </w:r>
      <w:r w:rsidR="0030507C">
        <w:rPr>
          <w:szCs w:val="24"/>
        </w:rPr>
        <w:t>4</w:t>
      </w:r>
      <w:r w:rsidRPr="0048099C">
        <w:rPr>
          <w:szCs w:val="24"/>
        </w:rPr>
        <w:t xml:space="preserve"> už.</w:t>
      </w:r>
    </w:p>
    <w:p w14:paraId="14AB04FE" w14:textId="2F60AF1E" w:rsidR="002A7C85" w:rsidRPr="00F005D4" w:rsidRDefault="002A7C85" w:rsidP="002A7C85">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22A8AEC9" w14:textId="7FEB404A" w:rsidR="002A7C85" w:rsidRPr="002A7C85" w:rsidRDefault="002A7C85" w:rsidP="002A7C85">
      <w:pPr>
        <w:tabs>
          <w:tab w:val="left" w:pos="851"/>
        </w:tabs>
        <w:ind w:hanging="142"/>
      </w:pPr>
    </w:p>
    <w:p w14:paraId="235999AD" w14:textId="53223608" w:rsidR="002A7C85" w:rsidRPr="002A7C85" w:rsidRDefault="002A7C85" w:rsidP="002A7C85">
      <w:pPr>
        <w:pStyle w:val="Sraopastraipa"/>
        <w:numPr>
          <w:ilvl w:val="0"/>
          <w:numId w:val="37"/>
        </w:numPr>
        <w:tabs>
          <w:tab w:val="left" w:pos="1276"/>
          <w:tab w:val="left" w:pos="1701"/>
        </w:tabs>
        <w:ind w:left="0" w:firstLine="1260"/>
        <w:contextualSpacing/>
      </w:pPr>
      <w:r>
        <w:t xml:space="preserve">SVARSTYTA. </w:t>
      </w:r>
      <w:r>
        <w:rPr>
          <w:iCs/>
        </w:rPr>
        <w:t>Rietavo savivaldybės tarybos 2021 m. birželio 17 d. sprendimo Nr. T1-105 „Dėl pasiūlymų dėl Rietavo savivaldybės draustinio steigimo, jo ribų keitimo, gamtos paveldo objekto paskelbimo Savivaldybės saugomu teikimo ir nagrinėjimo tvarkos aprašo patvirtinimo“ pripažinimas netekusiu galios.</w:t>
      </w:r>
    </w:p>
    <w:p w14:paraId="7BAE953A" w14:textId="120855E6" w:rsidR="002A7C85" w:rsidRDefault="002A7C85" w:rsidP="002A7C85">
      <w:pPr>
        <w:ind w:firstLine="851"/>
        <w:rPr>
          <w:color w:val="000000"/>
          <w:szCs w:val="24"/>
        </w:rPr>
      </w:pPr>
      <w:r>
        <w:rPr>
          <w:iCs/>
        </w:rPr>
        <w:t xml:space="preserve">       Ūkio plėtros ir ekologijos komiteto pirmininkas Albinas Maslauskas teikė sprendimo projektą – p</w:t>
      </w:r>
      <w:r>
        <w:rPr>
          <w:color w:val="000000"/>
          <w:szCs w:val="24"/>
        </w:rPr>
        <w:t>ripažinti netekusiu galios Rietavo savivaldybės tarybos 2021 m. birželio 17 d. sprendimą Nr. T1-105 „Dėl pasiūlymų dėl Rietavo savivaldybės draustinio steigimo, jo ribų keitimo, gamtos paveldo objekto paskelbimo savivaldybės saugomu teikimo ir nagrinėjimo tvarkos aprašo patvirtinimo“.</w:t>
      </w:r>
    </w:p>
    <w:p w14:paraId="2713E279" w14:textId="3E107E13" w:rsidR="002A7C85" w:rsidRPr="0048099C" w:rsidRDefault="002A7C85" w:rsidP="002A7C85">
      <w:pPr>
        <w:ind w:firstLine="1080"/>
        <w:jc w:val="left"/>
        <w:rPr>
          <w:szCs w:val="24"/>
        </w:rPr>
      </w:pPr>
      <w:r>
        <w:rPr>
          <w:szCs w:val="24"/>
        </w:rPr>
        <w:t xml:space="preserve">   </w:t>
      </w:r>
      <w:bookmarkStart w:id="14" w:name="_Hlk120107027"/>
      <w:r w:rsidRPr="0048099C">
        <w:rPr>
          <w:szCs w:val="24"/>
        </w:rPr>
        <w:t>Balsuota už pateiktą sprendimo projektą – 1</w:t>
      </w:r>
      <w:r w:rsidR="00FB7D17">
        <w:rPr>
          <w:szCs w:val="24"/>
        </w:rPr>
        <w:t>4</w:t>
      </w:r>
      <w:r w:rsidRPr="0048099C">
        <w:rPr>
          <w:szCs w:val="24"/>
        </w:rPr>
        <w:t xml:space="preserve"> už.</w:t>
      </w:r>
    </w:p>
    <w:p w14:paraId="40E40F47" w14:textId="77777777" w:rsidR="002A7C85" w:rsidRPr="00F005D4" w:rsidRDefault="002A7C85" w:rsidP="002A7C85">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bookmarkEnd w:id="14"/>
    <w:p w14:paraId="627FA772" w14:textId="739FBF76" w:rsidR="002A7C85" w:rsidRDefault="002A7C85" w:rsidP="002A7C85">
      <w:pPr>
        <w:pStyle w:val="Sraopastraipa"/>
        <w:tabs>
          <w:tab w:val="left" w:pos="1276"/>
          <w:tab w:val="left" w:pos="1701"/>
        </w:tabs>
        <w:ind w:left="0" w:firstLine="1260"/>
        <w:contextualSpacing/>
      </w:pPr>
    </w:p>
    <w:p w14:paraId="6906A790" w14:textId="54E73AD1" w:rsidR="002A7C85" w:rsidRPr="002A7C85" w:rsidRDefault="002A7C85" w:rsidP="002A7C85">
      <w:pPr>
        <w:pStyle w:val="Sraopastraipa"/>
        <w:numPr>
          <w:ilvl w:val="0"/>
          <w:numId w:val="37"/>
        </w:numPr>
        <w:tabs>
          <w:tab w:val="left" w:pos="1276"/>
        </w:tabs>
        <w:contextualSpacing/>
      </w:pPr>
      <w:r>
        <w:t>SVARSTYTA. G</w:t>
      </w:r>
      <w:r>
        <w:rPr>
          <w:iCs/>
        </w:rPr>
        <w:t>atvės geografinių charakteristikų pakeitimas.</w:t>
      </w:r>
    </w:p>
    <w:p w14:paraId="4C0BBF8B" w14:textId="2587FCB5" w:rsidR="002A7C85" w:rsidRDefault="002A7C85" w:rsidP="002A7C85">
      <w:pPr>
        <w:tabs>
          <w:tab w:val="left" w:pos="0"/>
          <w:tab w:val="left" w:pos="993"/>
          <w:tab w:val="left" w:pos="1418"/>
        </w:tabs>
        <w:ind w:firstLine="709"/>
      </w:pPr>
      <w:r>
        <w:rPr>
          <w:iCs/>
        </w:rPr>
        <w:t xml:space="preserve">         Ūkio plėtros ir ekologijos komiteto pirmininkas Albinas Maslauskas teikė sprendimo projektą – p</w:t>
      </w:r>
      <w:r>
        <w:t xml:space="preserve">akeisti </w:t>
      </w:r>
      <w:bookmarkStart w:id="15" w:name="_Hlk116631737"/>
      <w:r>
        <w:t xml:space="preserve">Rietavo sav., Rietavo m. Pramonės gatvės geografines charakteristikas </w:t>
      </w:r>
      <w:bookmarkEnd w:id="15"/>
      <w:r>
        <w:t>(1 priedas).</w:t>
      </w:r>
    </w:p>
    <w:p w14:paraId="5ED9DFE2" w14:textId="77777777" w:rsidR="002A7C85" w:rsidRDefault="002A7C85" w:rsidP="002A7C85">
      <w:pPr>
        <w:ind w:firstLine="1080"/>
        <w:jc w:val="left"/>
        <w:rPr>
          <w:szCs w:val="24"/>
        </w:rPr>
      </w:pPr>
    </w:p>
    <w:p w14:paraId="7831DD3F" w14:textId="2CC393E6" w:rsidR="002A7C85" w:rsidRPr="0048099C" w:rsidRDefault="002A7C85" w:rsidP="002A7C85">
      <w:pPr>
        <w:ind w:firstLine="1080"/>
        <w:jc w:val="left"/>
        <w:rPr>
          <w:szCs w:val="24"/>
        </w:rPr>
      </w:pPr>
      <w:r>
        <w:rPr>
          <w:szCs w:val="24"/>
        </w:rPr>
        <w:lastRenderedPageBreak/>
        <w:t xml:space="preserve">   </w:t>
      </w:r>
      <w:r w:rsidRPr="0048099C">
        <w:rPr>
          <w:szCs w:val="24"/>
        </w:rPr>
        <w:t>Balsuota už pateiktą sprendimo projektą – 1</w:t>
      </w:r>
      <w:r w:rsidR="00FB7D17">
        <w:rPr>
          <w:szCs w:val="24"/>
        </w:rPr>
        <w:t>4</w:t>
      </w:r>
      <w:r w:rsidRPr="0048099C">
        <w:rPr>
          <w:szCs w:val="24"/>
        </w:rPr>
        <w:t xml:space="preserve"> už.</w:t>
      </w:r>
    </w:p>
    <w:p w14:paraId="2C01A4D0" w14:textId="77777777" w:rsidR="002A7C85" w:rsidRPr="00F005D4" w:rsidRDefault="002A7C85" w:rsidP="002A7C85">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45C853A5" w14:textId="79C0051E" w:rsidR="002A7C85" w:rsidRDefault="002A7C85" w:rsidP="002A7C85">
      <w:pPr>
        <w:tabs>
          <w:tab w:val="left" w:pos="1276"/>
        </w:tabs>
        <w:ind w:firstLine="1260"/>
        <w:contextualSpacing/>
      </w:pPr>
    </w:p>
    <w:p w14:paraId="66F3340A" w14:textId="370C2C27" w:rsidR="009D089E" w:rsidRPr="00343CDD" w:rsidRDefault="009D089E" w:rsidP="002A7C85">
      <w:pPr>
        <w:pStyle w:val="Sraopastraipa"/>
        <w:numPr>
          <w:ilvl w:val="0"/>
          <w:numId w:val="37"/>
        </w:numPr>
        <w:tabs>
          <w:tab w:val="left" w:pos="1276"/>
        </w:tabs>
        <w:contextualSpacing/>
      </w:pPr>
      <w:r w:rsidRPr="00343CDD">
        <w:t>Savivaldybės mero informacija.</w:t>
      </w:r>
    </w:p>
    <w:p w14:paraId="4B25F8CE" w14:textId="77777777" w:rsidR="00FB7D17"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FB7D17">
        <w:t xml:space="preserve"> </w:t>
      </w:r>
      <w:r w:rsidR="00B40B9D">
        <w:t xml:space="preserve"> </w:t>
      </w:r>
      <w:r w:rsidR="009555ED">
        <w:t xml:space="preserve"> </w:t>
      </w:r>
      <w:r w:rsidR="009D089E" w:rsidRPr="00B12B5D">
        <w:rPr>
          <w:b w:val="0"/>
        </w:rPr>
        <w:t>Savivaldybės meras Antanas Černeckis</w:t>
      </w:r>
      <w:r w:rsidR="00670103">
        <w:rPr>
          <w:b w:val="0"/>
        </w:rPr>
        <w:t xml:space="preserve">: </w:t>
      </w:r>
      <w:r w:rsidR="001A3697">
        <w:rPr>
          <w:b w:val="0"/>
        </w:rPr>
        <w:t xml:space="preserve"> </w:t>
      </w:r>
      <w:r w:rsidR="00FB7D17">
        <w:rPr>
          <w:b w:val="0"/>
        </w:rPr>
        <w:t>gruodžio 3 d. įžiebsime Kalėdų eglę. Paskutinis šių metų Tarybos posėdis planuojamas gruodžio 22 d. Mokyklų optimizavimo problemos sprendžiamos. Švietimo, mokslo ir sporto ministerija lėšas pravedė.</w:t>
      </w:r>
    </w:p>
    <w:p w14:paraId="3853EB14" w14:textId="375403FC" w:rsidR="006C433E" w:rsidRDefault="003534C0" w:rsidP="005A0376">
      <w:pPr>
        <w:pStyle w:val="prastasistinklapis"/>
        <w:shd w:val="clear" w:color="auto" w:fill="FFFFFF"/>
        <w:jc w:val="left"/>
        <w:rPr>
          <w:b w:val="0"/>
        </w:rPr>
      </w:pPr>
      <w:r>
        <w:rPr>
          <w:b w:val="0"/>
        </w:rPr>
        <w:t xml:space="preserve">              </w:t>
      </w:r>
      <w:r w:rsidR="006C433E">
        <w:rPr>
          <w:b w:val="0"/>
        </w:rPr>
        <w:t xml:space="preserve">                 </w:t>
      </w:r>
    </w:p>
    <w:p w14:paraId="6CD0A9F6" w14:textId="452A2D18" w:rsidR="008D178E" w:rsidRPr="0019581F" w:rsidRDefault="00180BDA" w:rsidP="0019581F">
      <w:pPr>
        <w:pStyle w:val="prastasistinklapis"/>
        <w:shd w:val="clear" w:color="auto" w:fill="FFFFFF"/>
        <w:jc w:val="left"/>
        <w:rPr>
          <w:b w:val="0"/>
          <w:bCs/>
        </w:rPr>
      </w:pPr>
      <w:r>
        <w:rPr>
          <w:b w:val="0"/>
        </w:rPr>
        <w:t xml:space="preserve">                   </w:t>
      </w:r>
      <w:r w:rsidR="0022070E">
        <w:t xml:space="preserve"> </w:t>
      </w:r>
      <w:r w:rsidR="002A7C85" w:rsidRPr="002A7C85">
        <w:rPr>
          <w:b w:val="0"/>
          <w:bCs/>
        </w:rPr>
        <w:t>22</w:t>
      </w:r>
      <w:r w:rsidR="002A7C85">
        <w:t>.</w:t>
      </w:r>
      <w:r w:rsidRPr="0019581F">
        <w:rPr>
          <w:b w:val="0"/>
          <w:bCs/>
        </w:rPr>
        <w:t xml:space="preserve"> </w:t>
      </w:r>
      <w:r w:rsidR="008D178E" w:rsidRPr="0019581F">
        <w:rPr>
          <w:b w:val="0"/>
          <w:bCs/>
        </w:rPr>
        <w:t>Tarybos narių siūlymai, paklausimai, pastabos.</w:t>
      </w:r>
    </w:p>
    <w:p w14:paraId="0EDC4371" w14:textId="77777777" w:rsidR="00FB7D17" w:rsidRDefault="003534C0" w:rsidP="00180BDA">
      <w:pPr>
        <w:tabs>
          <w:tab w:val="left" w:pos="1134"/>
        </w:tabs>
      </w:pPr>
      <w:r>
        <w:t xml:space="preserve">        Savivaldybės meras Antanas Černeckis: </w:t>
      </w:r>
      <w:r w:rsidR="00FB7D17">
        <w:t xml:space="preserve">Europos Sąjungos lėšos iki šiol nėra paskirstytos ir taip yra visuose Respublikos regionuose. Gavote prašymą dėl nudistų pliažo įrengimo, bet kol kas jo neplanuojame. </w:t>
      </w:r>
    </w:p>
    <w:p w14:paraId="671642EE" w14:textId="77777777" w:rsidR="00435623" w:rsidRDefault="00FB7D17" w:rsidP="00180BDA">
      <w:pPr>
        <w:tabs>
          <w:tab w:val="left" w:pos="1134"/>
        </w:tabs>
      </w:pPr>
      <w:r>
        <w:t xml:space="preserve">        Pasidalijo įspūdžiais iš Latvijos Nepriklausomybės dienos minėjimo </w:t>
      </w:r>
      <w:proofErr w:type="spellStart"/>
      <w:r>
        <w:t>Gulbenėje</w:t>
      </w:r>
      <w:proofErr w:type="spellEnd"/>
      <w:r>
        <w:t xml:space="preserve">. </w:t>
      </w:r>
    </w:p>
    <w:p w14:paraId="13C8B5F3" w14:textId="77777777" w:rsidR="00435623" w:rsidRDefault="00435623" w:rsidP="00180BDA">
      <w:pPr>
        <w:tabs>
          <w:tab w:val="left" w:pos="1134"/>
        </w:tabs>
      </w:pPr>
      <w:r>
        <w:t xml:space="preserve">        Tarybos narys Algimantas Mickus klausė, kaip sekasi VšĮ „Veiklus Rietavas“ </w:t>
      </w:r>
      <w:proofErr w:type="spellStart"/>
      <w:r>
        <w:t>įveiklinti</w:t>
      </w:r>
      <w:proofErr w:type="spellEnd"/>
      <w:r>
        <w:t xml:space="preserve"> pastatus?</w:t>
      </w:r>
    </w:p>
    <w:p w14:paraId="4C736A04" w14:textId="715A7B21" w:rsidR="003534C0" w:rsidRDefault="00435623" w:rsidP="00180BDA">
      <w:pPr>
        <w:tabs>
          <w:tab w:val="left" w:pos="1134"/>
        </w:tabs>
      </w:pPr>
      <w:r>
        <w:t xml:space="preserve">        Savivaldybės meras Antanas Černeckis: bendrabutis pelningas, baseinas turi truputį nuostolių, o centriniame pastate apie 25 įmonių, įstaigų, asociacijų išsinuomojo. Užsimoka tik už elektrą ir komunalines paslaugas.</w:t>
      </w:r>
      <w:r w:rsidR="003534C0">
        <w:t xml:space="preserve"> </w:t>
      </w:r>
      <w:r>
        <w:t>Be mūsų pagalbos nieko nebus. 2023 m. prasidės ES parama, bet ji, kaip visada, vėluoja. Rezervuotos patalpos atvykstantiems iš Ukrainos. Apgyvendinsime bendrabutyje, o jeigu truks patalpų, kelsime į pagrindinį korpusą. Gruodžio mėnesį planuojame susitikti su atstovais ir pakalbėsime, kokia jų situacija.</w:t>
      </w:r>
    </w:p>
    <w:p w14:paraId="373286D1" w14:textId="3293FF37" w:rsidR="00435623" w:rsidRDefault="00435623" w:rsidP="00180BDA">
      <w:pPr>
        <w:tabs>
          <w:tab w:val="left" w:pos="1134"/>
        </w:tabs>
      </w:pPr>
      <w:r>
        <w:t xml:space="preserve">       Tarybos narys Jonas Rekašius: kokia situacija dėl girininkijų optimizavimo?</w:t>
      </w:r>
    </w:p>
    <w:p w14:paraId="72B2A4CA" w14:textId="59C9E608" w:rsidR="00435623" w:rsidRDefault="00435623" w:rsidP="00180BDA">
      <w:pPr>
        <w:tabs>
          <w:tab w:val="left" w:pos="1134"/>
        </w:tabs>
      </w:pPr>
      <w:r>
        <w:t xml:space="preserve">       Savivaldybės meras Antanas Černeckis: atstovai planuoja atvykti į Savivaldybę artimiausiu metu, bet tikslaus laiko nepasakė. Jeigu dėl pavadinimo būtume kreipęsi prieš porą mėnesių, nebūtų jokių problemų. Dabar viskas priklausys nuo direktoriaus. </w:t>
      </w:r>
      <w:r w:rsidR="00970CEA">
        <w:t>Planuoja parduoti dabartinį urėdijos pastatą ir pastatyti naują.</w:t>
      </w:r>
    </w:p>
    <w:p w14:paraId="318AABD5" w14:textId="2513ADAB" w:rsidR="00970CEA" w:rsidRDefault="00970CEA" w:rsidP="00180BDA">
      <w:pPr>
        <w:tabs>
          <w:tab w:val="left" w:pos="1134"/>
        </w:tabs>
      </w:pPr>
      <w:r>
        <w:t xml:space="preserve">       Tarybos narys Algimantas Mickus: teko vykti į </w:t>
      </w:r>
      <w:proofErr w:type="spellStart"/>
      <w:r>
        <w:t>Medingėnus</w:t>
      </w:r>
      <w:proofErr w:type="spellEnd"/>
      <w:r>
        <w:t>. Keliai baisūs.</w:t>
      </w:r>
    </w:p>
    <w:p w14:paraId="7EFA3A3B" w14:textId="0EAE5FA3" w:rsidR="00970CEA" w:rsidRDefault="00970CEA" w:rsidP="00180BDA">
      <w:pPr>
        <w:tabs>
          <w:tab w:val="left" w:pos="1134"/>
        </w:tabs>
      </w:pPr>
      <w:r>
        <w:t xml:space="preserve">       </w:t>
      </w:r>
      <w:r>
        <w:t>Savivaldybės meras Antanas Černeckis:</w:t>
      </w:r>
      <w:r>
        <w:t xml:space="preserve"> ryt Savivaldybėje organizuojame pasitarimą su kelininkais. Vilčių, kad keliai bus barstomi dažniau, nedaug. Reikia važiuoti lėčiau. Rytoj apie tai kalbėsime plačiau.</w:t>
      </w:r>
    </w:p>
    <w:p w14:paraId="5297AD6E" w14:textId="316EEA3E" w:rsidR="00970CEA" w:rsidRDefault="00970CEA" w:rsidP="00180BDA">
      <w:pPr>
        <w:tabs>
          <w:tab w:val="left" w:pos="1134"/>
        </w:tabs>
      </w:pPr>
      <w:r>
        <w:t xml:space="preserve">       Dėkoju už posėdį.</w:t>
      </w:r>
    </w:p>
    <w:p w14:paraId="49201BA0" w14:textId="6FD0ABBA" w:rsidR="003534C0" w:rsidRDefault="003534C0" w:rsidP="00180BDA">
      <w:pPr>
        <w:tabs>
          <w:tab w:val="left" w:pos="1134"/>
        </w:tabs>
      </w:pPr>
    </w:p>
    <w:p w14:paraId="5DA5E8E1" w14:textId="702FE50B" w:rsidR="009D76DF" w:rsidRDefault="009D76DF" w:rsidP="002A7C85">
      <w:pPr>
        <w:pStyle w:val="Sraopastraipa"/>
        <w:ind w:left="1080"/>
        <w:contextualSpacing/>
      </w:pPr>
    </w:p>
    <w:p w14:paraId="198A3D05" w14:textId="1AB3BE0D" w:rsidR="00C81710" w:rsidRDefault="00C81710" w:rsidP="000A6F34">
      <w:pPr>
        <w:tabs>
          <w:tab w:val="left" w:pos="1134"/>
        </w:tabs>
        <w:ind w:left="-142" w:firstLine="1276"/>
      </w:pPr>
      <w:r>
        <w:t xml:space="preserve"> </w:t>
      </w:r>
    </w:p>
    <w:p w14:paraId="6753AC8D" w14:textId="77777777" w:rsidR="00160929" w:rsidRDefault="006038CC" w:rsidP="008E4E84">
      <w:pPr>
        <w:tabs>
          <w:tab w:val="left" w:pos="0"/>
        </w:tabs>
        <w:ind w:firstLine="900"/>
      </w:pPr>
      <w:r>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2373CE68"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F2ACE" w14:textId="77777777" w:rsidR="00602951" w:rsidRDefault="00602951">
      <w:r>
        <w:separator/>
      </w:r>
    </w:p>
  </w:endnote>
  <w:endnote w:type="continuationSeparator" w:id="0">
    <w:p w14:paraId="11740168" w14:textId="77777777" w:rsidR="00602951" w:rsidRDefault="0060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7EC10" w14:textId="77777777" w:rsidR="00602951" w:rsidRDefault="00602951">
      <w:r>
        <w:separator/>
      </w:r>
    </w:p>
  </w:footnote>
  <w:footnote w:type="continuationSeparator" w:id="0">
    <w:p w14:paraId="3C2FD37F" w14:textId="77777777" w:rsidR="00602951" w:rsidRDefault="00602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0A620B69"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412B">
      <w:rPr>
        <w:rStyle w:val="Puslapionumeris"/>
        <w:noProof/>
      </w:rPr>
      <w:t>2</w: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5242E4"/>
    <w:multiLevelType w:val="hybridMultilevel"/>
    <w:tmpl w:val="4EA8D1EC"/>
    <w:lvl w:ilvl="0" w:tplc="4424A8F6">
      <w:start w:val="1"/>
      <w:numFmt w:val="decimal"/>
      <w:lvlText w:val="%1."/>
      <w:lvlJc w:val="left"/>
      <w:pPr>
        <w:ind w:left="927" w:hanging="360"/>
      </w:pPr>
      <w:rPr>
        <w:rFonts w:eastAsia="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4"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15435653"/>
    <w:multiLevelType w:val="multilevel"/>
    <w:tmpl w:val="D7E03F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64715"/>
    <w:multiLevelType w:val="multilevel"/>
    <w:tmpl w:val="8F2030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FC16CD5"/>
    <w:multiLevelType w:val="hybridMultilevel"/>
    <w:tmpl w:val="AA38AD08"/>
    <w:lvl w:ilvl="0" w:tplc="A154BC6E">
      <w:start w:val="1"/>
      <w:numFmt w:val="decimal"/>
      <w:lvlText w:val="%1."/>
      <w:lvlJc w:val="left"/>
      <w:pPr>
        <w:tabs>
          <w:tab w:val="num" w:pos="1695"/>
        </w:tabs>
        <w:ind w:left="1695" w:hanging="975"/>
      </w:pPr>
      <w:rPr>
        <w:rFonts w:hint="default"/>
      </w:rPr>
    </w:lvl>
    <w:lvl w:ilvl="1" w:tplc="3A60E6BA">
      <w:numFmt w:val="none"/>
      <w:lvlText w:val=""/>
      <w:lvlJc w:val="left"/>
      <w:pPr>
        <w:tabs>
          <w:tab w:val="num" w:pos="360"/>
        </w:tabs>
      </w:pPr>
    </w:lvl>
    <w:lvl w:ilvl="2" w:tplc="ED4E4F8C">
      <w:numFmt w:val="none"/>
      <w:lvlText w:val=""/>
      <w:lvlJc w:val="left"/>
      <w:pPr>
        <w:tabs>
          <w:tab w:val="num" w:pos="360"/>
        </w:tabs>
      </w:pPr>
    </w:lvl>
    <w:lvl w:ilvl="3" w:tplc="04FC9518">
      <w:numFmt w:val="none"/>
      <w:lvlText w:val=""/>
      <w:lvlJc w:val="left"/>
      <w:pPr>
        <w:tabs>
          <w:tab w:val="num" w:pos="360"/>
        </w:tabs>
      </w:pPr>
    </w:lvl>
    <w:lvl w:ilvl="4" w:tplc="5E8A3FB0">
      <w:numFmt w:val="none"/>
      <w:lvlText w:val=""/>
      <w:lvlJc w:val="left"/>
      <w:pPr>
        <w:tabs>
          <w:tab w:val="num" w:pos="360"/>
        </w:tabs>
      </w:pPr>
    </w:lvl>
    <w:lvl w:ilvl="5" w:tplc="C180DF68">
      <w:numFmt w:val="none"/>
      <w:lvlText w:val=""/>
      <w:lvlJc w:val="left"/>
      <w:pPr>
        <w:tabs>
          <w:tab w:val="num" w:pos="360"/>
        </w:tabs>
      </w:pPr>
    </w:lvl>
    <w:lvl w:ilvl="6" w:tplc="1D362930">
      <w:numFmt w:val="none"/>
      <w:lvlText w:val=""/>
      <w:lvlJc w:val="left"/>
      <w:pPr>
        <w:tabs>
          <w:tab w:val="num" w:pos="360"/>
        </w:tabs>
      </w:pPr>
    </w:lvl>
    <w:lvl w:ilvl="7" w:tplc="8A30B90E">
      <w:numFmt w:val="none"/>
      <w:lvlText w:val=""/>
      <w:lvlJc w:val="left"/>
      <w:pPr>
        <w:tabs>
          <w:tab w:val="num" w:pos="360"/>
        </w:tabs>
      </w:pPr>
    </w:lvl>
    <w:lvl w:ilvl="8" w:tplc="EAF8D8E2">
      <w:numFmt w:val="none"/>
      <w:lvlText w:val=""/>
      <w:lvlJc w:val="left"/>
      <w:pPr>
        <w:tabs>
          <w:tab w:val="num" w:pos="360"/>
        </w:tabs>
      </w:pPr>
    </w:lvl>
  </w:abstractNum>
  <w:abstractNum w:abstractNumId="9" w15:restartNumberingAfterBreak="0">
    <w:nsid w:val="240C0FC9"/>
    <w:multiLevelType w:val="hybridMultilevel"/>
    <w:tmpl w:val="CB227D6A"/>
    <w:lvl w:ilvl="0" w:tplc="F57E6C8C">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0"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1" w15:restartNumberingAfterBreak="0">
    <w:nsid w:val="298C0A9F"/>
    <w:multiLevelType w:val="hybridMultilevel"/>
    <w:tmpl w:val="653AE4F6"/>
    <w:lvl w:ilvl="0" w:tplc="DA5ED140">
      <w:start w:val="1"/>
      <w:numFmt w:val="decimal"/>
      <w:lvlText w:val="%1."/>
      <w:lvlJc w:val="left"/>
      <w:pPr>
        <w:ind w:left="846" w:hanging="360"/>
      </w:pPr>
      <w:rPr>
        <w:rFonts w:hint="default"/>
      </w:rPr>
    </w:lvl>
    <w:lvl w:ilvl="1" w:tplc="04270019" w:tentative="1">
      <w:start w:val="1"/>
      <w:numFmt w:val="lowerLetter"/>
      <w:lvlText w:val="%2."/>
      <w:lvlJc w:val="left"/>
      <w:pPr>
        <w:ind w:left="1566" w:hanging="360"/>
      </w:pPr>
    </w:lvl>
    <w:lvl w:ilvl="2" w:tplc="0427001B" w:tentative="1">
      <w:start w:val="1"/>
      <w:numFmt w:val="lowerRoman"/>
      <w:lvlText w:val="%3."/>
      <w:lvlJc w:val="right"/>
      <w:pPr>
        <w:ind w:left="2286" w:hanging="180"/>
      </w:pPr>
    </w:lvl>
    <w:lvl w:ilvl="3" w:tplc="0427000F" w:tentative="1">
      <w:start w:val="1"/>
      <w:numFmt w:val="decimal"/>
      <w:lvlText w:val="%4."/>
      <w:lvlJc w:val="left"/>
      <w:pPr>
        <w:ind w:left="3006" w:hanging="360"/>
      </w:pPr>
    </w:lvl>
    <w:lvl w:ilvl="4" w:tplc="04270019" w:tentative="1">
      <w:start w:val="1"/>
      <w:numFmt w:val="lowerLetter"/>
      <w:lvlText w:val="%5."/>
      <w:lvlJc w:val="left"/>
      <w:pPr>
        <w:ind w:left="3726" w:hanging="360"/>
      </w:pPr>
    </w:lvl>
    <w:lvl w:ilvl="5" w:tplc="0427001B" w:tentative="1">
      <w:start w:val="1"/>
      <w:numFmt w:val="lowerRoman"/>
      <w:lvlText w:val="%6."/>
      <w:lvlJc w:val="right"/>
      <w:pPr>
        <w:ind w:left="4446" w:hanging="180"/>
      </w:pPr>
    </w:lvl>
    <w:lvl w:ilvl="6" w:tplc="0427000F" w:tentative="1">
      <w:start w:val="1"/>
      <w:numFmt w:val="decimal"/>
      <w:lvlText w:val="%7."/>
      <w:lvlJc w:val="left"/>
      <w:pPr>
        <w:ind w:left="5166" w:hanging="360"/>
      </w:pPr>
    </w:lvl>
    <w:lvl w:ilvl="7" w:tplc="04270019" w:tentative="1">
      <w:start w:val="1"/>
      <w:numFmt w:val="lowerLetter"/>
      <w:lvlText w:val="%8."/>
      <w:lvlJc w:val="left"/>
      <w:pPr>
        <w:ind w:left="5886" w:hanging="360"/>
      </w:pPr>
    </w:lvl>
    <w:lvl w:ilvl="8" w:tplc="0427001B" w:tentative="1">
      <w:start w:val="1"/>
      <w:numFmt w:val="lowerRoman"/>
      <w:lvlText w:val="%9."/>
      <w:lvlJc w:val="right"/>
      <w:pPr>
        <w:ind w:left="6606" w:hanging="180"/>
      </w:pPr>
    </w:lvl>
  </w:abstractNum>
  <w:abstractNum w:abstractNumId="12"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3"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5" w15:restartNumberingAfterBreak="0">
    <w:nsid w:val="30920AF8"/>
    <w:multiLevelType w:val="multilevel"/>
    <w:tmpl w:val="28BC3ED2"/>
    <w:lvl w:ilvl="0">
      <w:start w:val="1"/>
      <w:numFmt w:val="decimal"/>
      <w:lvlText w:val="%1."/>
      <w:lvlJc w:val="left"/>
      <w:pPr>
        <w:ind w:left="1605" w:hanging="360"/>
      </w:pPr>
      <w:rPr>
        <w:rFonts w:hint="default"/>
      </w:rPr>
    </w:lvl>
    <w:lvl w:ilvl="1">
      <w:start w:val="1"/>
      <w:numFmt w:val="decimal"/>
      <w:isLgl/>
      <w:lvlText w:val="%1.%2."/>
      <w:lvlJc w:val="left"/>
      <w:pPr>
        <w:ind w:left="1605" w:hanging="360"/>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1965" w:hanging="72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325" w:hanging="108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2685" w:hanging="1440"/>
      </w:pPr>
      <w:rPr>
        <w:rFonts w:hint="default"/>
      </w:rPr>
    </w:lvl>
    <w:lvl w:ilvl="8">
      <w:start w:val="1"/>
      <w:numFmt w:val="decimal"/>
      <w:isLgl/>
      <w:lvlText w:val="%1.%2.%3.%4.%5.%6.%7.%8.%9."/>
      <w:lvlJc w:val="left"/>
      <w:pPr>
        <w:ind w:left="3045" w:hanging="1800"/>
      </w:pPr>
      <w:rPr>
        <w:rFonts w:hint="default"/>
      </w:rPr>
    </w:lvl>
  </w:abstractNum>
  <w:abstractNum w:abstractNumId="16"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8" w15:restartNumberingAfterBreak="0">
    <w:nsid w:val="3D6D51DE"/>
    <w:multiLevelType w:val="multilevel"/>
    <w:tmpl w:val="C944D6F6"/>
    <w:lvl w:ilvl="0">
      <w:start w:val="1"/>
      <w:numFmt w:val="decimal"/>
      <w:lvlText w:val="%1."/>
      <w:lvlJc w:val="left"/>
      <w:pPr>
        <w:ind w:left="1080" w:hanging="360"/>
      </w:pPr>
      <w:rPr>
        <w:rFonts w:ascii="Times New Roman" w:eastAsia="Times New Roman" w:hAnsi="Times New Roman" w:cs="Times New Roman"/>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20" w15:restartNumberingAfterBreak="0">
    <w:nsid w:val="470550CE"/>
    <w:multiLevelType w:val="multilevel"/>
    <w:tmpl w:val="EFB81B22"/>
    <w:lvl w:ilvl="0">
      <w:start w:val="1"/>
      <w:numFmt w:val="decimal"/>
      <w:lvlText w:val="%1."/>
      <w:lvlJc w:val="left"/>
      <w:pPr>
        <w:ind w:left="720" w:hanging="360"/>
      </w:pPr>
      <w:rPr>
        <w:rFonts w:hint="default"/>
        <w:sz w:val="24"/>
      </w:rPr>
    </w:lvl>
    <w:lvl w:ilvl="1">
      <w:start w:val="1"/>
      <w:numFmt w:val="decimal"/>
      <w:isLgl/>
      <w:lvlText w:val="%1.%2"/>
      <w:lvlJc w:val="left"/>
      <w:pPr>
        <w:ind w:left="870" w:hanging="48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21"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22"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52456DA6"/>
    <w:multiLevelType w:val="hybridMultilevel"/>
    <w:tmpl w:val="559EEED0"/>
    <w:lvl w:ilvl="0" w:tplc="660A00AE">
      <w:start w:val="4"/>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26"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7" w15:restartNumberingAfterBreak="0">
    <w:nsid w:val="5A9C4AD5"/>
    <w:multiLevelType w:val="hybridMultilevel"/>
    <w:tmpl w:val="E96430A2"/>
    <w:lvl w:ilvl="0" w:tplc="31D89358">
      <w:start w:val="1"/>
      <w:numFmt w:val="decimal"/>
      <w:lvlText w:val="%1."/>
      <w:lvlJc w:val="left"/>
      <w:pPr>
        <w:ind w:left="1440" w:hanging="360"/>
      </w:pPr>
      <w:rPr>
        <w:rFonts w:hint="default"/>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617D4632"/>
    <w:multiLevelType w:val="multilevel"/>
    <w:tmpl w:val="56D6A3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2983BB1"/>
    <w:multiLevelType w:val="multilevel"/>
    <w:tmpl w:val="4ACCC520"/>
    <w:lvl w:ilvl="0">
      <w:start w:val="2"/>
      <w:numFmt w:val="decimal"/>
      <w:lvlText w:val="%1."/>
      <w:lvlJc w:val="left"/>
      <w:pPr>
        <w:ind w:left="360" w:hanging="360"/>
      </w:pPr>
      <w:rPr>
        <w:rFonts w:hint="default"/>
      </w:rPr>
    </w:lvl>
    <w:lvl w:ilvl="1">
      <w:start w:val="4"/>
      <w:numFmt w:val="decimal"/>
      <w:lvlText w:val="%1.%2."/>
      <w:lvlJc w:val="left"/>
      <w:pPr>
        <w:ind w:left="1495" w:hanging="360"/>
      </w:pPr>
      <w:rPr>
        <w:rFonts w:hint="default"/>
        <w:i w:val="0"/>
        <w:i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0"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CD2354"/>
    <w:multiLevelType w:val="hybridMultilevel"/>
    <w:tmpl w:val="99A2728A"/>
    <w:lvl w:ilvl="0" w:tplc="B9CC679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3" w15:restartNumberingAfterBreak="0">
    <w:nsid w:val="6E521598"/>
    <w:multiLevelType w:val="hybridMultilevel"/>
    <w:tmpl w:val="3774E7FE"/>
    <w:lvl w:ilvl="0" w:tplc="0427000F">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5"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6" w15:restartNumberingAfterBreak="0">
    <w:nsid w:val="79AD30C5"/>
    <w:multiLevelType w:val="hybridMultilevel"/>
    <w:tmpl w:val="1250F646"/>
    <w:lvl w:ilvl="0" w:tplc="67F0DAF2">
      <w:start w:val="18"/>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16cid:durableId="1455320265">
    <w:abstractNumId w:val="14"/>
  </w:num>
  <w:num w:numId="2" w16cid:durableId="2106996539">
    <w:abstractNumId w:val="19"/>
  </w:num>
  <w:num w:numId="3" w16cid:durableId="1765491098">
    <w:abstractNumId w:val="31"/>
  </w:num>
  <w:num w:numId="4" w16cid:durableId="972293960">
    <w:abstractNumId w:val="5"/>
  </w:num>
  <w:num w:numId="5" w16cid:durableId="1258519082">
    <w:abstractNumId w:val="26"/>
  </w:num>
  <w:num w:numId="6" w16cid:durableId="1970890660">
    <w:abstractNumId w:val="0"/>
  </w:num>
  <w:num w:numId="7" w16cid:durableId="1682472313">
    <w:abstractNumId w:val="21"/>
  </w:num>
  <w:num w:numId="8" w16cid:durableId="862476079">
    <w:abstractNumId w:val="24"/>
  </w:num>
  <w:num w:numId="9" w16cid:durableId="2081904920">
    <w:abstractNumId w:val="3"/>
  </w:num>
  <w:num w:numId="10" w16cid:durableId="1740203025">
    <w:abstractNumId w:val="4"/>
  </w:num>
  <w:num w:numId="11" w16cid:durableId="503007952">
    <w:abstractNumId w:val="12"/>
  </w:num>
  <w:num w:numId="12" w16cid:durableId="19960588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34"/>
  </w:num>
  <w:num w:numId="14" w16cid:durableId="366759505">
    <w:abstractNumId w:val="2"/>
  </w:num>
  <w:num w:numId="15" w16cid:durableId="1268272884">
    <w:abstractNumId w:val="25"/>
  </w:num>
  <w:num w:numId="16" w16cid:durableId="735054821">
    <w:abstractNumId w:val="13"/>
  </w:num>
  <w:num w:numId="17" w16cid:durableId="1715806195">
    <w:abstractNumId w:val="22"/>
  </w:num>
  <w:num w:numId="18" w16cid:durableId="650252505">
    <w:abstractNumId w:val="16"/>
  </w:num>
  <w:num w:numId="19" w16cid:durableId="770006381">
    <w:abstractNumId w:val="35"/>
  </w:num>
  <w:num w:numId="20" w16cid:durableId="855382683">
    <w:abstractNumId w:val="30"/>
  </w:num>
  <w:num w:numId="21" w16cid:durableId="1356689747">
    <w:abstractNumId w:val="10"/>
  </w:num>
  <w:num w:numId="22" w16cid:durableId="191000001">
    <w:abstractNumId w:val="18"/>
  </w:num>
  <w:num w:numId="23" w16cid:durableId="613945608">
    <w:abstractNumId w:val="28"/>
  </w:num>
  <w:num w:numId="24" w16cid:durableId="45684398">
    <w:abstractNumId w:val="20"/>
  </w:num>
  <w:num w:numId="25" w16cid:durableId="955066599">
    <w:abstractNumId w:val="6"/>
  </w:num>
  <w:num w:numId="26" w16cid:durableId="1904215421">
    <w:abstractNumId w:val="15"/>
  </w:num>
  <w:num w:numId="27" w16cid:durableId="580677949">
    <w:abstractNumId w:val="8"/>
  </w:num>
  <w:num w:numId="28" w16cid:durableId="227688969">
    <w:abstractNumId w:val="11"/>
  </w:num>
  <w:num w:numId="29" w16cid:durableId="1336882888">
    <w:abstractNumId w:val="32"/>
  </w:num>
  <w:num w:numId="30" w16cid:durableId="2123114504">
    <w:abstractNumId w:val="1"/>
  </w:num>
  <w:num w:numId="31" w16cid:durableId="1145582908">
    <w:abstractNumId w:val="27"/>
  </w:num>
  <w:num w:numId="32" w16cid:durableId="702512332">
    <w:abstractNumId w:val="7"/>
  </w:num>
  <w:num w:numId="33" w16cid:durableId="746918633">
    <w:abstractNumId w:val="29"/>
  </w:num>
  <w:num w:numId="34" w16cid:durableId="1075977193">
    <w:abstractNumId w:val="33"/>
  </w:num>
  <w:num w:numId="35" w16cid:durableId="1970088090">
    <w:abstractNumId w:val="23"/>
  </w:num>
  <w:num w:numId="36" w16cid:durableId="1873610584">
    <w:abstractNumId w:val="9"/>
  </w:num>
  <w:num w:numId="37" w16cid:durableId="2070689072">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30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5"/>
    <w:rsid w:val="00027A0F"/>
    <w:rsid w:val="00027D0E"/>
    <w:rsid w:val="0003016D"/>
    <w:rsid w:val="0003033F"/>
    <w:rsid w:val="0003035A"/>
    <w:rsid w:val="000312BC"/>
    <w:rsid w:val="00031661"/>
    <w:rsid w:val="000318F7"/>
    <w:rsid w:val="00031A32"/>
    <w:rsid w:val="00031A33"/>
    <w:rsid w:val="00032904"/>
    <w:rsid w:val="00032F29"/>
    <w:rsid w:val="0003469A"/>
    <w:rsid w:val="00034A7A"/>
    <w:rsid w:val="00034EDC"/>
    <w:rsid w:val="0003520A"/>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267D"/>
    <w:rsid w:val="00063D3C"/>
    <w:rsid w:val="00064C1C"/>
    <w:rsid w:val="000650C7"/>
    <w:rsid w:val="00065209"/>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31C"/>
    <w:rsid w:val="00080F91"/>
    <w:rsid w:val="000817A1"/>
    <w:rsid w:val="00081A5E"/>
    <w:rsid w:val="00081A71"/>
    <w:rsid w:val="00082006"/>
    <w:rsid w:val="0008263F"/>
    <w:rsid w:val="00083469"/>
    <w:rsid w:val="000842C2"/>
    <w:rsid w:val="00084D38"/>
    <w:rsid w:val="00084EBC"/>
    <w:rsid w:val="00085263"/>
    <w:rsid w:val="00085567"/>
    <w:rsid w:val="000856CA"/>
    <w:rsid w:val="0008588A"/>
    <w:rsid w:val="00085B98"/>
    <w:rsid w:val="00085DCC"/>
    <w:rsid w:val="000861BB"/>
    <w:rsid w:val="0008666A"/>
    <w:rsid w:val="00087006"/>
    <w:rsid w:val="0008734F"/>
    <w:rsid w:val="00087675"/>
    <w:rsid w:val="00087A61"/>
    <w:rsid w:val="00087CBE"/>
    <w:rsid w:val="00087CE3"/>
    <w:rsid w:val="00087D0F"/>
    <w:rsid w:val="0009086E"/>
    <w:rsid w:val="00091BEC"/>
    <w:rsid w:val="0009234A"/>
    <w:rsid w:val="00092BC2"/>
    <w:rsid w:val="000937A7"/>
    <w:rsid w:val="0009409E"/>
    <w:rsid w:val="000941B4"/>
    <w:rsid w:val="00094674"/>
    <w:rsid w:val="000948A7"/>
    <w:rsid w:val="000953F9"/>
    <w:rsid w:val="00095660"/>
    <w:rsid w:val="000957BF"/>
    <w:rsid w:val="0009622A"/>
    <w:rsid w:val="00096447"/>
    <w:rsid w:val="00096631"/>
    <w:rsid w:val="00096B5C"/>
    <w:rsid w:val="00096FCC"/>
    <w:rsid w:val="00097287"/>
    <w:rsid w:val="0009741E"/>
    <w:rsid w:val="00097C48"/>
    <w:rsid w:val="000A04BA"/>
    <w:rsid w:val="000A05F0"/>
    <w:rsid w:val="000A07E5"/>
    <w:rsid w:val="000A0D4B"/>
    <w:rsid w:val="000A16F2"/>
    <w:rsid w:val="000A1A03"/>
    <w:rsid w:val="000A21D4"/>
    <w:rsid w:val="000A22E4"/>
    <w:rsid w:val="000A2878"/>
    <w:rsid w:val="000A28AC"/>
    <w:rsid w:val="000A2C17"/>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1F34"/>
    <w:rsid w:val="000B22A3"/>
    <w:rsid w:val="000B2C28"/>
    <w:rsid w:val="000B2C6F"/>
    <w:rsid w:val="000B2FDD"/>
    <w:rsid w:val="000B30B5"/>
    <w:rsid w:val="000B4067"/>
    <w:rsid w:val="000B4741"/>
    <w:rsid w:val="000B5BFE"/>
    <w:rsid w:val="000B5C67"/>
    <w:rsid w:val="000B6D42"/>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482"/>
    <w:rsid w:val="000C7695"/>
    <w:rsid w:val="000D0D2D"/>
    <w:rsid w:val="000D0E5B"/>
    <w:rsid w:val="000D0FB6"/>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DA4"/>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3C3C"/>
    <w:rsid w:val="001140EE"/>
    <w:rsid w:val="0011412D"/>
    <w:rsid w:val="0011430E"/>
    <w:rsid w:val="001144AB"/>
    <w:rsid w:val="001145C4"/>
    <w:rsid w:val="00114654"/>
    <w:rsid w:val="001152FD"/>
    <w:rsid w:val="00115826"/>
    <w:rsid w:val="001165D8"/>
    <w:rsid w:val="00116797"/>
    <w:rsid w:val="00116986"/>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78"/>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0FFD"/>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C23"/>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755"/>
    <w:rsid w:val="001639CF"/>
    <w:rsid w:val="00163D50"/>
    <w:rsid w:val="00164F8E"/>
    <w:rsid w:val="00165D09"/>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0C"/>
    <w:rsid w:val="00177DD5"/>
    <w:rsid w:val="00177EA7"/>
    <w:rsid w:val="00180052"/>
    <w:rsid w:val="001801DC"/>
    <w:rsid w:val="00180711"/>
    <w:rsid w:val="001808E0"/>
    <w:rsid w:val="0018094C"/>
    <w:rsid w:val="00180AF5"/>
    <w:rsid w:val="00180BDA"/>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81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697"/>
    <w:rsid w:val="001A3E03"/>
    <w:rsid w:val="001A3FBF"/>
    <w:rsid w:val="001A42DD"/>
    <w:rsid w:val="001A440E"/>
    <w:rsid w:val="001A5234"/>
    <w:rsid w:val="001A552B"/>
    <w:rsid w:val="001A5EDD"/>
    <w:rsid w:val="001A62B2"/>
    <w:rsid w:val="001A6FDD"/>
    <w:rsid w:val="001A6FEB"/>
    <w:rsid w:val="001A7404"/>
    <w:rsid w:val="001A75E1"/>
    <w:rsid w:val="001B0063"/>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959"/>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4CEC"/>
    <w:rsid w:val="001D51C5"/>
    <w:rsid w:val="001D5352"/>
    <w:rsid w:val="001D59EC"/>
    <w:rsid w:val="001D5D20"/>
    <w:rsid w:val="001D694D"/>
    <w:rsid w:val="001D6C9E"/>
    <w:rsid w:val="001D7934"/>
    <w:rsid w:val="001D7BA7"/>
    <w:rsid w:val="001D7DC0"/>
    <w:rsid w:val="001E0863"/>
    <w:rsid w:val="001E163A"/>
    <w:rsid w:val="001E1D06"/>
    <w:rsid w:val="001E2086"/>
    <w:rsid w:val="001E269A"/>
    <w:rsid w:val="001E29B9"/>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2FA"/>
    <w:rsid w:val="00203457"/>
    <w:rsid w:val="00203795"/>
    <w:rsid w:val="002037D7"/>
    <w:rsid w:val="002040C5"/>
    <w:rsid w:val="0020470D"/>
    <w:rsid w:val="0020479D"/>
    <w:rsid w:val="00204831"/>
    <w:rsid w:val="00204E19"/>
    <w:rsid w:val="00205108"/>
    <w:rsid w:val="0020515F"/>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0E"/>
    <w:rsid w:val="002207C8"/>
    <w:rsid w:val="00220C34"/>
    <w:rsid w:val="002222A2"/>
    <w:rsid w:val="00222C42"/>
    <w:rsid w:val="00222C69"/>
    <w:rsid w:val="00222D99"/>
    <w:rsid w:val="00222F76"/>
    <w:rsid w:val="00223D14"/>
    <w:rsid w:val="00223E6D"/>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4F0"/>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610"/>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5F18"/>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64"/>
    <w:rsid w:val="00273390"/>
    <w:rsid w:val="002734E9"/>
    <w:rsid w:val="002741E1"/>
    <w:rsid w:val="00274A69"/>
    <w:rsid w:val="00274F10"/>
    <w:rsid w:val="00275189"/>
    <w:rsid w:val="002763A7"/>
    <w:rsid w:val="0027707A"/>
    <w:rsid w:val="00277965"/>
    <w:rsid w:val="0028067B"/>
    <w:rsid w:val="002809AE"/>
    <w:rsid w:val="00280AB4"/>
    <w:rsid w:val="00280F02"/>
    <w:rsid w:val="00281361"/>
    <w:rsid w:val="002817C1"/>
    <w:rsid w:val="002817DC"/>
    <w:rsid w:val="00282C74"/>
    <w:rsid w:val="00282F29"/>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96D42"/>
    <w:rsid w:val="002A0E0C"/>
    <w:rsid w:val="002A17F4"/>
    <w:rsid w:val="002A1F1F"/>
    <w:rsid w:val="002A22EA"/>
    <w:rsid w:val="002A333E"/>
    <w:rsid w:val="002A344F"/>
    <w:rsid w:val="002A3A84"/>
    <w:rsid w:val="002A3CD9"/>
    <w:rsid w:val="002A3F28"/>
    <w:rsid w:val="002A4168"/>
    <w:rsid w:val="002A4294"/>
    <w:rsid w:val="002A441A"/>
    <w:rsid w:val="002A4827"/>
    <w:rsid w:val="002A4AF6"/>
    <w:rsid w:val="002A4E09"/>
    <w:rsid w:val="002A4E64"/>
    <w:rsid w:val="002A55E7"/>
    <w:rsid w:val="002A56C1"/>
    <w:rsid w:val="002A5A26"/>
    <w:rsid w:val="002A5B26"/>
    <w:rsid w:val="002A5CAF"/>
    <w:rsid w:val="002A6693"/>
    <w:rsid w:val="002A7C85"/>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B7F53"/>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BD2"/>
    <w:rsid w:val="002D6DA5"/>
    <w:rsid w:val="002D735B"/>
    <w:rsid w:val="002D7588"/>
    <w:rsid w:val="002D79D1"/>
    <w:rsid w:val="002D7D2A"/>
    <w:rsid w:val="002E00BA"/>
    <w:rsid w:val="002E0197"/>
    <w:rsid w:val="002E1E0F"/>
    <w:rsid w:val="002E2386"/>
    <w:rsid w:val="002E252C"/>
    <w:rsid w:val="002E26DD"/>
    <w:rsid w:val="002E3197"/>
    <w:rsid w:val="002E33AD"/>
    <w:rsid w:val="002E376A"/>
    <w:rsid w:val="002E4223"/>
    <w:rsid w:val="002E44A5"/>
    <w:rsid w:val="002E5249"/>
    <w:rsid w:val="002E5669"/>
    <w:rsid w:val="002E6326"/>
    <w:rsid w:val="002E6718"/>
    <w:rsid w:val="002E7035"/>
    <w:rsid w:val="002E708A"/>
    <w:rsid w:val="002E7352"/>
    <w:rsid w:val="002F0198"/>
    <w:rsid w:val="002F10D0"/>
    <w:rsid w:val="002F14E3"/>
    <w:rsid w:val="002F1D9F"/>
    <w:rsid w:val="002F2121"/>
    <w:rsid w:val="002F23A4"/>
    <w:rsid w:val="002F3155"/>
    <w:rsid w:val="002F32F3"/>
    <w:rsid w:val="002F3C56"/>
    <w:rsid w:val="002F42C6"/>
    <w:rsid w:val="002F4C3D"/>
    <w:rsid w:val="002F70F4"/>
    <w:rsid w:val="002F72DA"/>
    <w:rsid w:val="002F7B48"/>
    <w:rsid w:val="003001AC"/>
    <w:rsid w:val="00300307"/>
    <w:rsid w:val="0030253F"/>
    <w:rsid w:val="003029E1"/>
    <w:rsid w:val="00303061"/>
    <w:rsid w:val="0030308B"/>
    <w:rsid w:val="00303219"/>
    <w:rsid w:val="00303E33"/>
    <w:rsid w:val="0030507C"/>
    <w:rsid w:val="00305A3B"/>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06F"/>
    <w:rsid w:val="003148E6"/>
    <w:rsid w:val="00314CE2"/>
    <w:rsid w:val="00315201"/>
    <w:rsid w:val="00315945"/>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361E5"/>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6D7"/>
    <w:rsid w:val="003518D5"/>
    <w:rsid w:val="00351DC8"/>
    <w:rsid w:val="00352078"/>
    <w:rsid w:val="003526EA"/>
    <w:rsid w:val="00352843"/>
    <w:rsid w:val="003529CD"/>
    <w:rsid w:val="00352C3E"/>
    <w:rsid w:val="00352C80"/>
    <w:rsid w:val="00353260"/>
    <w:rsid w:val="003534C0"/>
    <w:rsid w:val="003537B7"/>
    <w:rsid w:val="00353880"/>
    <w:rsid w:val="00353A05"/>
    <w:rsid w:val="00355098"/>
    <w:rsid w:val="0035567B"/>
    <w:rsid w:val="00355A26"/>
    <w:rsid w:val="00355B96"/>
    <w:rsid w:val="0035624A"/>
    <w:rsid w:val="003568BC"/>
    <w:rsid w:val="0035696C"/>
    <w:rsid w:val="00356AA0"/>
    <w:rsid w:val="00356D09"/>
    <w:rsid w:val="00357784"/>
    <w:rsid w:val="00357A51"/>
    <w:rsid w:val="00357BC5"/>
    <w:rsid w:val="00357E9D"/>
    <w:rsid w:val="00360125"/>
    <w:rsid w:val="00360142"/>
    <w:rsid w:val="0036057B"/>
    <w:rsid w:val="003606D3"/>
    <w:rsid w:val="00360F37"/>
    <w:rsid w:val="00361C72"/>
    <w:rsid w:val="00362659"/>
    <w:rsid w:val="0036293E"/>
    <w:rsid w:val="00362CF3"/>
    <w:rsid w:val="00362F32"/>
    <w:rsid w:val="00362FC8"/>
    <w:rsid w:val="00363308"/>
    <w:rsid w:val="0036366D"/>
    <w:rsid w:val="0036405C"/>
    <w:rsid w:val="003642D2"/>
    <w:rsid w:val="00364424"/>
    <w:rsid w:val="00364566"/>
    <w:rsid w:val="00364816"/>
    <w:rsid w:val="00364A6C"/>
    <w:rsid w:val="00364E64"/>
    <w:rsid w:val="00365E15"/>
    <w:rsid w:val="00365F19"/>
    <w:rsid w:val="00366B33"/>
    <w:rsid w:val="00366DC9"/>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6A6"/>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82"/>
    <w:rsid w:val="003924FF"/>
    <w:rsid w:val="00393361"/>
    <w:rsid w:val="00393388"/>
    <w:rsid w:val="003938A6"/>
    <w:rsid w:val="003939A5"/>
    <w:rsid w:val="00393CB6"/>
    <w:rsid w:val="003944D4"/>
    <w:rsid w:val="003945D4"/>
    <w:rsid w:val="003948A3"/>
    <w:rsid w:val="003959C5"/>
    <w:rsid w:val="00395B89"/>
    <w:rsid w:val="00395C25"/>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C7DE5"/>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09F1"/>
    <w:rsid w:val="003F1A5A"/>
    <w:rsid w:val="003F1C5B"/>
    <w:rsid w:val="003F1F8A"/>
    <w:rsid w:val="003F1FC8"/>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897"/>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07A34"/>
    <w:rsid w:val="0041027A"/>
    <w:rsid w:val="00410E6D"/>
    <w:rsid w:val="004116CF"/>
    <w:rsid w:val="00411B1D"/>
    <w:rsid w:val="004124AF"/>
    <w:rsid w:val="00412EC7"/>
    <w:rsid w:val="004146FC"/>
    <w:rsid w:val="00414819"/>
    <w:rsid w:val="00414C7D"/>
    <w:rsid w:val="004151CE"/>
    <w:rsid w:val="004159C0"/>
    <w:rsid w:val="004162B2"/>
    <w:rsid w:val="004163B3"/>
    <w:rsid w:val="00417343"/>
    <w:rsid w:val="004173F0"/>
    <w:rsid w:val="00420BBE"/>
    <w:rsid w:val="00420CF7"/>
    <w:rsid w:val="004210BA"/>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5623"/>
    <w:rsid w:val="00436A32"/>
    <w:rsid w:val="0044096C"/>
    <w:rsid w:val="004410DB"/>
    <w:rsid w:val="004416F6"/>
    <w:rsid w:val="00443234"/>
    <w:rsid w:val="00443B67"/>
    <w:rsid w:val="004442C1"/>
    <w:rsid w:val="00444479"/>
    <w:rsid w:val="004446DF"/>
    <w:rsid w:val="00444DC6"/>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5A3"/>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411"/>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4276"/>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011"/>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421"/>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5FA"/>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8F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5C07"/>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9C5"/>
    <w:rsid w:val="00581B56"/>
    <w:rsid w:val="0058227B"/>
    <w:rsid w:val="00583545"/>
    <w:rsid w:val="00583D12"/>
    <w:rsid w:val="005840F3"/>
    <w:rsid w:val="005849D6"/>
    <w:rsid w:val="00584FDD"/>
    <w:rsid w:val="00586492"/>
    <w:rsid w:val="00587AB3"/>
    <w:rsid w:val="00587F7B"/>
    <w:rsid w:val="00590C07"/>
    <w:rsid w:val="00590C09"/>
    <w:rsid w:val="00591113"/>
    <w:rsid w:val="0059139A"/>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966"/>
    <w:rsid w:val="005A5DD5"/>
    <w:rsid w:val="005A64D6"/>
    <w:rsid w:val="005A64F8"/>
    <w:rsid w:val="005A71CF"/>
    <w:rsid w:val="005A7724"/>
    <w:rsid w:val="005A77DB"/>
    <w:rsid w:val="005A7CF9"/>
    <w:rsid w:val="005A7D91"/>
    <w:rsid w:val="005B0983"/>
    <w:rsid w:val="005B0A17"/>
    <w:rsid w:val="005B0B24"/>
    <w:rsid w:val="005B0F4B"/>
    <w:rsid w:val="005B1247"/>
    <w:rsid w:val="005B2537"/>
    <w:rsid w:val="005B2815"/>
    <w:rsid w:val="005B2883"/>
    <w:rsid w:val="005B2DDE"/>
    <w:rsid w:val="005B329C"/>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30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0B"/>
    <w:rsid w:val="005E6033"/>
    <w:rsid w:val="005E78DD"/>
    <w:rsid w:val="005E7E85"/>
    <w:rsid w:val="005F0520"/>
    <w:rsid w:val="005F0A80"/>
    <w:rsid w:val="005F0DD9"/>
    <w:rsid w:val="005F1238"/>
    <w:rsid w:val="005F15D2"/>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951"/>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17F4B"/>
    <w:rsid w:val="006202AF"/>
    <w:rsid w:val="00620764"/>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A50"/>
    <w:rsid w:val="00661D22"/>
    <w:rsid w:val="00661E13"/>
    <w:rsid w:val="00662A32"/>
    <w:rsid w:val="00662E85"/>
    <w:rsid w:val="006635C2"/>
    <w:rsid w:val="00663C8F"/>
    <w:rsid w:val="00663F27"/>
    <w:rsid w:val="0066400C"/>
    <w:rsid w:val="00664741"/>
    <w:rsid w:val="0066478B"/>
    <w:rsid w:val="00664A1B"/>
    <w:rsid w:val="006651E4"/>
    <w:rsid w:val="006658CC"/>
    <w:rsid w:val="006658E7"/>
    <w:rsid w:val="00665D18"/>
    <w:rsid w:val="006663D2"/>
    <w:rsid w:val="00666A00"/>
    <w:rsid w:val="00666C9C"/>
    <w:rsid w:val="00666E3C"/>
    <w:rsid w:val="0066753C"/>
    <w:rsid w:val="00667AF6"/>
    <w:rsid w:val="00667FEA"/>
    <w:rsid w:val="00670103"/>
    <w:rsid w:val="006703CD"/>
    <w:rsid w:val="006704AE"/>
    <w:rsid w:val="00670991"/>
    <w:rsid w:val="00670A18"/>
    <w:rsid w:val="00670E7A"/>
    <w:rsid w:val="0067115A"/>
    <w:rsid w:val="00671778"/>
    <w:rsid w:val="00671B65"/>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338"/>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1A5"/>
    <w:rsid w:val="006B7A61"/>
    <w:rsid w:val="006B7C7B"/>
    <w:rsid w:val="006B7E70"/>
    <w:rsid w:val="006C0754"/>
    <w:rsid w:val="006C0F83"/>
    <w:rsid w:val="006C227B"/>
    <w:rsid w:val="006C3A5C"/>
    <w:rsid w:val="006C3AD7"/>
    <w:rsid w:val="006C3AE0"/>
    <w:rsid w:val="006C3CA3"/>
    <w:rsid w:val="006C3EC1"/>
    <w:rsid w:val="006C4108"/>
    <w:rsid w:val="006C42FA"/>
    <w:rsid w:val="006C433E"/>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3ECA"/>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3DB8"/>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6BBA"/>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1DB8"/>
    <w:rsid w:val="00712291"/>
    <w:rsid w:val="00712306"/>
    <w:rsid w:val="00713066"/>
    <w:rsid w:val="007135AA"/>
    <w:rsid w:val="00713648"/>
    <w:rsid w:val="0071375B"/>
    <w:rsid w:val="007139B9"/>
    <w:rsid w:val="00713BA6"/>
    <w:rsid w:val="0071445F"/>
    <w:rsid w:val="007149EA"/>
    <w:rsid w:val="00714A00"/>
    <w:rsid w:val="00714B16"/>
    <w:rsid w:val="007155B4"/>
    <w:rsid w:val="007158C1"/>
    <w:rsid w:val="0071599C"/>
    <w:rsid w:val="007206AD"/>
    <w:rsid w:val="00720B35"/>
    <w:rsid w:val="00722458"/>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5F88"/>
    <w:rsid w:val="007360A9"/>
    <w:rsid w:val="00736F19"/>
    <w:rsid w:val="0073720A"/>
    <w:rsid w:val="00737FC9"/>
    <w:rsid w:val="00740C19"/>
    <w:rsid w:val="0074114B"/>
    <w:rsid w:val="007421CE"/>
    <w:rsid w:val="00742587"/>
    <w:rsid w:val="007428E1"/>
    <w:rsid w:val="00742B3F"/>
    <w:rsid w:val="007435E9"/>
    <w:rsid w:val="00743921"/>
    <w:rsid w:val="00743DE9"/>
    <w:rsid w:val="00744BC9"/>
    <w:rsid w:val="00744F02"/>
    <w:rsid w:val="007450E3"/>
    <w:rsid w:val="00745523"/>
    <w:rsid w:val="00745CBB"/>
    <w:rsid w:val="00746159"/>
    <w:rsid w:val="00746480"/>
    <w:rsid w:val="0074673A"/>
    <w:rsid w:val="00746B2F"/>
    <w:rsid w:val="007470EF"/>
    <w:rsid w:val="007475BB"/>
    <w:rsid w:val="00747825"/>
    <w:rsid w:val="00747A0E"/>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798"/>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67B48"/>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0F6"/>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28B"/>
    <w:rsid w:val="007C5928"/>
    <w:rsid w:val="007C5A6A"/>
    <w:rsid w:val="007C5C53"/>
    <w:rsid w:val="007C5E1B"/>
    <w:rsid w:val="007C6381"/>
    <w:rsid w:val="007C6719"/>
    <w:rsid w:val="007C6DB8"/>
    <w:rsid w:val="007C7118"/>
    <w:rsid w:val="007D0349"/>
    <w:rsid w:val="007D0534"/>
    <w:rsid w:val="007D0562"/>
    <w:rsid w:val="007D1962"/>
    <w:rsid w:val="007D2983"/>
    <w:rsid w:val="007D2C73"/>
    <w:rsid w:val="007D3001"/>
    <w:rsid w:val="007D3FAC"/>
    <w:rsid w:val="007D44C0"/>
    <w:rsid w:val="007D49E7"/>
    <w:rsid w:val="007D4B43"/>
    <w:rsid w:val="007D4DE3"/>
    <w:rsid w:val="007D5968"/>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31B4"/>
    <w:rsid w:val="007E4007"/>
    <w:rsid w:val="007E42DD"/>
    <w:rsid w:val="007E46B2"/>
    <w:rsid w:val="007E496B"/>
    <w:rsid w:val="007E4D46"/>
    <w:rsid w:val="007E4F78"/>
    <w:rsid w:val="007E50DB"/>
    <w:rsid w:val="007E5842"/>
    <w:rsid w:val="007E5B10"/>
    <w:rsid w:val="007E68EC"/>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211"/>
    <w:rsid w:val="00810874"/>
    <w:rsid w:val="0081146B"/>
    <w:rsid w:val="00811A6A"/>
    <w:rsid w:val="00811F42"/>
    <w:rsid w:val="008124F8"/>
    <w:rsid w:val="008125F6"/>
    <w:rsid w:val="00812EE6"/>
    <w:rsid w:val="00813B61"/>
    <w:rsid w:val="00813D63"/>
    <w:rsid w:val="00814107"/>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6D"/>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2EC3"/>
    <w:rsid w:val="008535EA"/>
    <w:rsid w:val="00853F94"/>
    <w:rsid w:val="0085431C"/>
    <w:rsid w:val="00854FD7"/>
    <w:rsid w:val="008553C1"/>
    <w:rsid w:val="00855CC7"/>
    <w:rsid w:val="008562BD"/>
    <w:rsid w:val="00856E09"/>
    <w:rsid w:val="0085776B"/>
    <w:rsid w:val="008578EA"/>
    <w:rsid w:val="008602E0"/>
    <w:rsid w:val="0086032C"/>
    <w:rsid w:val="00861282"/>
    <w:rsid w:val="008616CE"/>
    <w:rsid w:val="0086262D"/>
    <w:rsid w:val="00862CC8"/>
    <w:rsid w:val="0086302E"/>
    <w:rsid w:val="008631CC"/>
    <w:rsid w:val="00863436"/>
    <w:rsid w:val="008636A7"/>
    <w:rsid w:val="00863BDB"/>
    <w:rsid w:val="00863C73"/>
    <w:rsid w:val="0086407F"/>
    <w:rsid w:val="008644AE"/>
    <w:rsid w:val="008646B0"/>
    <w:rsid w:val="0086655F"/>
    <w:rsid w:val="0086693D"/>
    <w:rsid w:val="00866B68"/>
    <w:rsid w:val="00867745"/>
    <w:rsid w:val="00867FA4"/>
    <w:rsid w:val="0087067F"/>
    <w:rsid w:val="00872299"/>
    <w:rsid w:val="00872A30"/>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4805"/>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0B5C"/>
    <w:rsid w:val="008A1374"/>
    <w:rsid w:val="008A1D93"/>
    <w:rsid w:val="008A1E80"/>
    <w:rsid w:val="008A24E3"/>
    <w:rsid w:val="008A3939"/>
    <w:rsid w:val="008A3A4F"/>
    <w:rsid w:val="008A42E3"/>
    <w:rsid w:val="008A46C6"/>
    <w:rsid w:val="008A49F9"/>
    <w:rsid w:val="008A4E09"/>
    <w:rsid w:val="008A4FBC"/>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126A"/>
    <w:rsid w:val="008B2012"/>
    <w:rsid w:val="008B2408"/>
    <w:rsid w:val="008B2655"/>
    <w:rsid w:val="008B278A"/>
    <w:rsid w:val="008B2CF9"/>
    <w:rsid w:val="008B3335"/>
    <w:rsid w:val="008B3392"/>
    <w:rsid w:val="008B3530"/>
    <w:rsid w:val="008B42ED"/>
    <w:rsid w:val="008B47AF"/>
    <w:rsid w:val="008B4C22"/>
    <w:rsid w:val="008B4C68"/>
    <w:rsid w:val="008B4E53"/>
    <w:rsid w:val="008B517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41A"/>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178E"/>
    <w:rsid w:val="008D227A"/>
    <w:rsid w:val="008D27D2"/>
    <w:rsid w:val="008D352A"/>
    <w:rsid w:val="008D3CC0"/>
    <w:rsid w:val="008D4C5B"/>
    <w:rsid w:val="008D4CCA"/>
    <w:rsid w:val="008D5059"/>
    <w:rsid w:val="008D5772"/>
    <w:rsid w:val="008D6654"/>
    <w:rsid w:val="008D68FA"/>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743"/>
    <w:rsid w:val="008F3D6F"/>
    <w:rsid w:val="008F40AC"/>
    <w:rsid w:val="008F4223"/>
    <w:rsid w:val="008F49B5"/>
    <w:rsid w:val="008F4BB1"/>
    <w:rsid w:val="008F5F4E"/>
    <w:rsid w:val="008F7081"/>
    <w:rsid w:val="008F7294"/>
    <w:rsid w:val="008F738E"/>
    <w:rsid w:val="008F748A"/>
    <w:rsid w:val="008F79CB"/>
    <w:rsid w:val="008F7FF8"/>
    <w:rsid w:val="00900C0C"/>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6F7"/>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723"/>
    <w:rsid w:val="009359BF"/>
    <w:rsid w:val="009359D2"/>
    <w:rsid w:val="00935EEF"/>
    <w:rsid w:val="009364EB"/>
    <w:rsid w:val="009369BE"/>
    <w:rsid w:val="00937236"/>
    <w:rsid w:val="009372F0"/>
    <w:rsid w:val="009373E8"/>
    <w:rsid w:val="00937595"/>
    <w:rsid w:val="0093767E"/>
    <w:rsid w:val="00937D1B"/>
    <w:rsid w:val="0094013C"/>
    <w:rsid w:val="00940547"/>
    <w:rsid w:val="0094098D"/>
    <w:rsid w:val="00942F3F"/>
    <w:rsid w:val="00943D75"/>
    <w:rsid w:val="00943DD5"/>
    <w:rsid w:val="009441AF"/>
    <w:rsid w:val="009448D9"/>
    <w:rsid w:val="00944FA4"/>
    <w:rsid w:val="0094503B"/>
    <w:rsid w:val="0094511C"/>
    <w:rsid w:val="0094543E"/>
    <w:rsid w:val="00945A82"/>
    <w:rsid w:val="00945BF9"/>
    <w:rsid w:val="00945CFB"/>
    <w:rsid w:val="00946017"/>
    <w:rsid w:val="00946686"/>
    <w:rsid w:val="00946D86"/>
    <w:rsid w:val="00946F8A"/>
    <w:rsid w:val="00947EBB"/>
    <w:rsid w:val="009503E9"/>
    <w:rsid w:val="009503EA"/>
    <w:rsid w:val="00950612"/>
    <w:rsid w:val="00950744"/>
    <w:rsid w:val="00950A8E"/>
    <w:rsid w:val="00951CD5"/>
    <w:rsid w:val="0095276D"/>
    <w:rsid w:val="00952A3C"/>
    <w:rsid w:val="00952E7F"/>
    <w:rsid w:val="009531BF"/>
    <w:rsid w:val="009534AD"/>
    <w:rsid w:val="00954325"/>
    <w:rsid w:val="00954370"/>
    <w:rsid w:val="009547EC"/>
    <w:rsid w:val="009555ED"/>
    <w:rsid w:val="00955623"/>
    <w:rsid w:val="0095581E"/>
    <w:rsid w:val="009569B2"/>
    <w:rsid w:val="00956BD0"/>
    <w:rsid w:val="009571EA"/>
    <w:rsid w:val="009574AB"/>
    <w:rsid w:val="009575AF"/>
    <w:rsid w:val="00957CB2"/>
    <w:rsid w:val="00957F16"/>
    <w:rsid w:val="00960135"/>
    <w:rsid w:val="00960206"/>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0CEA"/>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8EA"/>
    <w:rsid w:val="00981C92"/>
    <w:rsid w:val="00981EB3"/>
    <w:rsid w:val="0098245B"/>
    <w:rsid w:val="00982463"/>
    <w:rsid w:val="0098299C"/>
    <w:rsid w:val="00982B52"/>
    <w:rsid w:val="009833E8"/>
    <w:rsid w:val="0098421F"/>
    <w:rsid w:val="0098447E"/>
    <w:rsid w:val="00984857"/>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4B"/>
    <w:rsid w:val="009A1A7E"/>
    <w:rsid w:val="009A1D08"/>
    <w:rsid w:val="009A23DC"/>
    <w:rsid w:val="009A2626"/>
    <w:rsid w:val="009A353E"/>
    <w:rsid w:val="009A3664"/>
    <w:rsid w:val="009A37A3"/>
    <w:rsid w:val="009A38B9"/>
    <w:rsid w:val="009A4215"/>
    <w:rsid w:val="009A4C6A"/>
    <w:rsid w:val="009A4EAA"/>
    <w:rsid w:val="009A593C"/>
    <w:rsid w:val="009A659A"/>
    <w:rsid w:val="009A6C6A"/>
    <w:rsid w:val="009A7142"/>
    <w:rsid w:val="009B0104"/>
    <w:rsid w:val="009B0366"/>
    <w:rsid w:val="009B04EF"/>
    <w:rsid w:val="009B093D"/>
    <w:rsid w:val="009B093F"/>
    <w:rsid w:val="009B0C48"/>
    <w:rsid w:val="009B1706"/>
    <w:rsid w:val="009B2DAB"/>
    <w:rsid w:val="009B37EF"/>
    <w:rsid w:val="009B45F4"/>
    <w:rsid w:val="009B5643"/>
    <w:rsid w:val="009B63EE"/>
    <w:rsid w:val="009B6A42"/>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6D1"/>
    <w:rsid w:val="009D089E"/>
    <w:rsid w:val="009D1626"/>
    <w:rsid w:val="009D203E"/>
    <w:rsid w:val="009D25DB"/>
    <w:rsid w:val="009D2B23"/>
    <w:rsid w:val="009D2C65"/>
    <w:rsid w:val="009D3810"/>
    <w:rsid w:val="009D439D"/>
    <w:rsid w:val="009D4429"/>
    <w:rsid w:val="009D449D"/>
    <w:rsid w:val="009D55D8"/>
    <w:rsid w:val="009D5615"/>
    <w:rsid w:val="009D5916"/>
    <w:rsid w:val="009D66F5"/>
    <w:rsid w:val="009D690E"/>
    <w:rsid w:val="009D71E0"/>
    <w:rsid w:val="009D76DF"/>
    <w:rsid w:val="009D79E7"/>
    <w:rsid w:val="009D7A45"/>
    <w:rsid w:val="009D7BA2"/>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6BF3"/>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0E2D"/>
    <w:rsid w:val="00A2162D"/>
    <w:rsid w:val="00A2188F"/>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4E39"/>
    <w:rsid w:val="00A3586B"/>
    <w:rsid w:val="00A36132"/>
    <w:rsid w:val="00A3679C"/>
    <w:rsid w:val="00A37312"/>
    <w:rsid w:val="00A379FB"/>
    <w:rsid w:val="00A37A62"/>
    <w:rsid w:val="00A407A9"/>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2BAC"/>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333"/>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2453"/>
    <w:rsid w:val="00AD30CD"/>
    <w:rsid w:val="00AD33B5"/>
    <w:rsid w:val="00AD373B"/>
    <w:rsid w:val="00AD38A3"/>
    <w:rsid w:val="00AD38F8"/>
    <w:rsid w:val="00AD3A79"/>
    <w:rsid w:val="00AD51E3"/>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AD6"/>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0A9"/>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6E6"/>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6A8E"/>
    <w:rsid w:val="00B27057"/>
    <w:rsid w:val="00B27801"/>
    <w:rsid w:val="00B2781F"/>
    <w:rsid w:val="00B301F7"/>
    <w:rsid w:val="00B302D0"/>
    <w:rsid w:val="00B31315"/>
    <w:rsid w:val="00B31A11"/>
    <w:rsid w:val="00B32FED"/>
    <w:rsid w:val="00B3412B"/>
    <w:rsid w:val="00B3421D"/>
    <w:rsid w:val="00B344A8"/>
    <w:rsid w:val="00B35248"/>
    <w:rsid w:val="00B352FF"/>
    <w:rsid w:val="00B3574D"/>
    <w:rsid w:val="00B35791"/>
    <w:rsid w:val="00B35F19"/>
    <w:rsid w:val="00B3645B"/>
    <w:rsid w:val="00B36506"/>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B55"/>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055"/>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5F89"/>
    <w:rsid w:val="00B860CF"/>
    <w:rsid w:val="00B868DC"/>
    <w:rsid w:val="00B86C51"/>
    <w:rsid w:val="00B86EBB"/>
    <w:rsid w:val="00B87C2A"/>
    <w:rsid w:val="00B9011D"/>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144"/>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2D57"/>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5FA6"/>
    <w:rsid w:val="00BC63ED"/>
    <w:rsid w:val="00BC6B45"/>
    <w:rsid w:val="00BC72B5"/>
    <w:rsid w:val="00BC7A9D"/>
    <w:rsid w:val="00BC7CD6"/>
    <w:rsid w:val="00BD0305"/>
    <w:rsid w:val="00BD094E"/>
    <w:rsid w:val="00BD09E6"/>
    <w:rsid w:val="00BD11D1"/>
    <w:rsid w:val="00BD18E0"/>
    <w:rsid w:val="00BD1961"/>
    <w:rsid w:val="00BD229C"/>
    <w:rsid w:val="00BD2589"/>
    <w:rsid w:val="00BD2D9C"/>
    <w:rsid w:val="00BD2DE2"/>
    <w:rsid w:val="00BD32EE"/>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6DC0"/>
    <w:rsid w:val="00BE7AE5"/>
    <w:rsid w:val="00BF063B"/>
    <w:rsid w:val="00BF0969"/>
    <w:rsid w:val="00BF1167"/>
    <w:rsid w:val="00BF11FA"/>
    <w:rsid w:val="00BF1531"/>
    <w:rsid w:val="00BF18C8"/>
    <w:rsid w:val="00BF1EC0"/>
    <w:rsid w:val="00BF27D8"/>
    <w:rsid w:val="00BF2867"/>
    <w:rsid w:val="00BF3157"/>
    <w:rsid w:val="00BF39B5"/>
    <w:rsid w:val="00BF3F47"/>
    <w:rsid w:val="00BF435D"/>
    <w:rsid w:val="00BF468F"/>
    <w:rsid w:val="00BF4F3B"/>
    <w:rsid w:val="00BF5172"/>
    <w:rsid w:val="00BF526B"/>
    <w:rsid w:val="00BF559E"/>
    <w:rsid w:val="00BF5CE1"/>
    <w:rsid w:val="00BF5F8A"/>
    <w:rsid w:val="00BF650E"/>
    <w:rsid w:val="00BF6633"/>
    <w:rsid w:val="00BF6BDD"/>
    <w:rsid w:val="00BF72EE"/>
    <w:rsid w:val="00BF7A69"/>
    <w:rsid w:val="00C00118"/>
    <w:rsid w:val="00C007D2"/>
    <w:rsid w:val="00C008A3"/>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0AC8"/>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4E62"/>
    <w:rsid w:val="00C254F6"/>
    <w:rsid w:val="00C25E5D"/>
    <w:rsid w:val="00C25E64"/>
    <w:rsid w:val="00C26A14"/>
    <w:rsid w:val="00C26D9F"/>
    <w:rsid w:val="00C26E57"/>
    <w:rsid w:val="00C270BE"/>
    <w:rsid w:val="00C27672"/>
    <w:rsid w:val="00C27F4A"/>
    <w:rsid w:val="00C30CD1"/>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80E"/>
    <w:rsid w:val="00C40A6C"/>
    <w:rsid w:val="00C4176D"/>
    <w:rsid w:val="00C41B60"/>
    <w:rsid w:val="00C42138"/>
    <w:rsid w:val="00C4241F"/>
    <w:rsid w:val="00C424FF"/>
    <w:rsid w:val="00C429C9"/>
    <w:rsid w:val="00C45F79"/>
    <w:rsid w:val="00C47BFA"/>
    <w:rsid w:val="00C50505"/>
    <w:rsid w:val="00C5082F"/>
    <w:rsid w:val="00C5104D"/>
    <w:rsid w:val="00C51446"/>
    <w:rsid w:val="00C517E0"/>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5821"/>
    <w:rsid w:val="00C66AAD"/>
    <w:rsid w:val="00C66CBA"/>
    <w:rsid w:val="00C66E81"/>
    <w:rsid w:val="00C674B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37FE"/>
    <w:rsid w:val="00C84068"/>
    <w:rsid w:val="00C844B9"/>
    <w:rsid w:val="00C85291"/>
    <w:rsid w:val="00C86102"/>
    <w:rsid w:val="00C869F5"/>
    <w:rsid w:val="00C86C57"/>
    <w:rsid w:val="00C87340"/>
    <w:rsid w:val="00C8752F"/>
    <w:rsid w:val="00C877B9"/>
    <w:rsid w:val="00C87E69"/>
    <w:rsid w:val="00C90BD7"/>
    <w:rsid w:val="00C915E4"/>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A87"/>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0FFB"/>
    <w:rsid w:val="00CD1BD9"/>
    <w:rsid w:val="00CD1C63"/>
    <w:rsid w:val="00CD1EC1"/>
    <w:rsid w:val="00CD2490"/>
    <w:rsid w:val="00CD2950"/>
    <w:rsid w:val="00CD434A"/>
    <w:rsid w:val="00CD48A3"/>
    <w:rsid w:val="00CD4B05"/>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2BF"/>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48D6"/>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8D8"/>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267"/>
    <w:rsid w:val="00D24ED0"/>
    <w:rsid w:val="00D25313"/>
    <w:rsid w:val="00D253EB"/>
    <w:rsid w:val="00D2559D"/>
    <w:rsid w:val="00D26274"/>
    <w:rsid w:val="00D278CD"/>
    <w:rsid w:val="00D27BC7"/>
    <w:rsid w:val="00D27DDC"/>
    <w:rsid w:val="00D3094A"/>
    <w:rsid w:val="00D309D9"/>
    <w:rsid w:val="00D31975"/>
    <w:rsid w:val="00D320D3"/>
    <w:rsid w:val="00D32291"/>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07E5"/>
    <w:rsid w:val="00D410E8"/>
    <w:rsid w:val="00D41B34"/>
    <w:rsid w:val="00D422FF"/>
    <w:rsid w:val="00D426F4"/>
    <w:rsid w:val="00D42DE3"/>
    <w:rsid w:val="00D43145"/>
    <w:rsid w:val="00D435B0"/>
    <w:rsid w:val="00D4396D"/>
    <w:rsid w:val="00D43AFB"/>
    <w:rsid w:val="00D43B05"/>
    <w:rsid w:val="00D43EF5"/>
    <w:rsid w:val="00D4469D"/>
    <w:rsid w:val="00D45319"/>
    <w:rsid w:val="00D453E3"/>
    <w:rsid w:val="00D459F1"/>
    <w:rsid w:val="00D4629B"/>
    <w:rsid w:val="00D4653B"/>
    <w:rsid w:val="00D46F13"/>
    <w:rsid w:val="00D47E1F"/>
    <w:rsid w:val="00D47F0F"/>
    <w:rsid w:val="00D50209"/>
    <w:rsid w:val="00D50303"/>
    <w:rsid w:val="00D5048B"/>
    <w:rsid w:val="00D50DFB"/>
    <w:rsid w:val="00D51588"/>
    <w:rsid w:val="00D51984"/>
    <w:rsid w:val="00D52CBB"/>
    <w:rsid w:val="00D53012"/>
    <w:rsid w:val="00D53392"/>
    <w:rsid w:val="00D5357F"/>
    <w:rsid w:val="00D53B3E"/>
    <w:rsid w:val="00D54148"/>
    <w:rsid w:val="00D546F4"/>
    <w:rsid w:val="00D54FFA"/>
    <w:rsid w:val="00D55DB3"/>
    <w:rsid w:val="00D56F70"/>
    <w:rsid w:val="00D572D3"/>
    <w:rsid w:val="00D57D70"/>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7DD"/>
    <w:rsid w:val="00D67947"/>
    <w:rsid w:val="00D67CD9"/>
    <w:rsid w:val="00D67FA9"/>
    <w:rsid w:val="00D7084F"/>
    <w:rsid w:val="00D70FB6"/>
    <w:rsid w:val="00D711F3"/>
    <w:rsid w:val="00D712C0"/>
    <w:rsid w:val="00D712F3"/>
    <w:rsid w:val="00D72074"/>
    <w:rsid w:val="00D72116"/>
    <w:rsid w:val="00D72266"/>
    <w:rsid w:val="00D72927"/>
    <w:rsid w:val="00D72AD2"/>
    <w:rsid w:val="00D72B8E"/>
    <w:rsid w:val="00D73711"/>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A4"/>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7CF"/>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2DDE"/>
    <w:rsid w:val="00DC3140"/>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59F"/>
    <w:rsid w:val="00DE3610"/>
    <w:rsid w:val="00DE36BA"/>
    <w:rsid w:val="00DE4172"/>
    <w:rsid w:val="00DE4356"/>
    <w:rsid w:val="00DE4C76"/>
    <w:rsid w:val="00DE4D6D"/>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2F06"/>
    <w:rsid w:val="00E03306"/>
    <w:rsid w:val="00E03CB0"/>
    <w:rsid w:val="00E03FA3"/>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B1"/>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37DFD"/>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B0F"/>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02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0DE8"/>
    <w:rsid w:val="00E71156"/>
    <w:rsid w:val="00E71963"/>
    <w:rsid w:val="00E71F4F"/>
    <w:rsid w:val="00E72001"/>
    <w:rsid w:val="00E73766"/>
    <w:rsid w:val="00E73CBE"/>
    <w:rsid w:val="00E74ADE"/>
    <w:rsid w:val="00E74F23"/>
    <w:rsid w:val="00E760B1"/>
    <w:rsid w:val="00E760E8"/>
    <w:rsid w:val="00E764F1"/>
    <w:rsid w:val="00E7674B"/>
    <w:rsid w:val="00E76B8C"/>
    <w:rsid w:val="00E76C9B"/>
    <w:rsid w:val="00E77AC1"/>
    <w:rsid w:val="00E77BA9"/>
    <w:rsid w:val="00E77D52"/>
    <w:rsid w:val="00E77F5E"/>
    <w:rsid w:val="00E809D7"/>
    <w:rsid w:val="00E80D4B"/>
    <w:rsid w:val="00E811B5"/>
    <w:rsid w:val="00E81384"/>
    <w:rsid w:val="00E815BC"/>
    <w:rsid w:val="00E8196A"/>
    <w:rsid w:val="00E82814"/>
    <w:rsid w:val="00E828B0"/>
    <w:rsid w:val="00E828F3"/>
    <w:rsid w:val="00E832A4"/>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7DD"/>
    <w:rsid w:val="00EB2C1D"/>
    <w:rsid w:val="00EB2DAC"/>
    <w:rsid w:val="00EB30DB"/>
    <w:rsid w:val="00EB33CF"/>
    <w:rsid w:val="00EB3489"/>
    <w:rsid w:val="00EB39E0"/>
    <w:rsid w:val="00EB3DEC"/>
    <w:rsid w:val="00EB3F9E"/>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B61"/>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81"/>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6C8C"/>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717"/>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05D"/>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792"/>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0AB3"/>
    <w:rsid w:val="00F6179F"/>
    <w:rsid w:val="00F6266C"/>
    <w:rsid w:val="00F63E23"/>
    <w:rsid w:val="00F63EF4"/>
    <w:rsid w:val="00F641B8"/>
    <w:rsid w:val="00F641F1"/>
    <w:rsid w:val="00F6468F"/>
    <w:rsid w:val="00F6481E"/>
    <w:rsid w:val="00F65283"/>
    <w:rsid w:val="00F653D0"/>
    <w:rsid w:val="00F65E4E"/>
    <w:rsid w:val="00F66178"/>
    <w:rsid w:val="00F66692"/>
    <w:rsid w:val="00F666C3"/>
    <w:rsid w:val="00F6694F"/>
    <w:rsid w:val="00F67FC2"/>
    <w:rsid w:val="00F70768"/>
    <w:rsid w:val="00F707E1"/>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86E"/>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11D"/>
    <w:rsid w:val="00FB242C"/>
    <w:rsid w:val="00FB2A34"/>
    <w:rsid w:val="00FB2D69"/>
    <w:rsid w:val="00FB387F"/>
    <w:rsid w:val="00FB4031"/>
    <w:rsid w:val="00FB45D5"/>
    <w:rsid w:val="00FB514D"/>
    <w:rsid w:val="00FB5B49"/>
    <w:rsid w:val="00FB6219"/>
    <w:rsid w:val="00FB6401"/>
    <w:rsid w:val="00FB6BBE"/>
    <w:rsid w:val="00FB73D2"/>
    <w:rsid w:val="00FB7713"/>
    <w:rsid w:val="00FB77F8"/>
    <w:rsid w:val="00FB7A8C"/>
    <w:rsid w:val="00FB7CA2"/>
    <w:rsid w:val="00FB7D17"/>
    <w:rsid w:val="00FC0374"/>
    <w:rsid w:val="00FC05DA"/>
    <w:rsid w:val="00FC07BC"/>
    <w:rsid w:val="00FC1818"/>
    <w:rsid w:val="00FC205D"/>
    <w:rsid w:val="00FC2205"/>
    <w:rsid w:val="00FC2D95"/>
    <w:rsid w:val="00FC2FF5"/>
    <w:rsid w:val="00FC3726"/>
    <w:rsid w:val="00FC3BB4"/>
    <w:rsid w:val="00FC3FDF"/>
    <w:rsid w:val="00FC5184"/>
    <w:rsid w:val="00FC6791"/>
    <w:rsid w:val="00FD0191"/>
    <w:rsid w:val="00FD0317"/>
    <w:rsid w:val="00FD108A"/>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A38"/>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4DDA"/>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655A9276"/>
  <w15:docId w15:val="{2EAD9035-3050-4C77-A046-788B76F6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1">
    <w:name w:val="Char Char Char Diagrama Diagrama Diagrama Diagrama1"/>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 w:type="character" w:styleId="Neapdorotaspaminjimas">
    <w:name w:val="Unresolved Mention"/>
    <w:basedOn w:val="Numatytasispastraiposriftas"/>
    <w:uiPriority w:val="99"/>
    <w:semiHidden/>
    <w:unhideWhenUsed/>
    <w:rsid w:val="00353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12</Pages>
  <Words>25540</Words>
  <Characters>14559</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40019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dc:description/>
  <cp:lastModifiedBy>Jūratė Šedvilaitė</cp:lastModifiedBy>
  <cp:revision>2</cp:revision>
  <cp:lastPrinted>2022-05-12T08:56:00Z</cp:lastPrinted>
  <dcterms:created xsi:type="dcterms:W3CDTF">2022-12-08T14:16:00Z</dcterms:created>
  <dcterms:modified xsi:type="dcterms:W3CDTF">2022-12-08T14:16:00Z</dcterms:modified>
</cp:coreProperties>
</file>